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850" w:type="dxa"/>
        <w:tblLayout w:type="fixed"/>
        <w:tblLook w:val="04A0"/>
      </w:tblPr>
      <w:tblGrid>
        <w:gridCol w:w="567"/>
        <w:gridCol w:w="617"/>
        <w:gridCol w:w="8989"/>
        <w:gridCol w:w="1701"/>
        <w:gridCol w:w="1417"/>
        <w:gridCol w:w="1559"/>
      </w:tblGrid>
      <w:tr w:rsidR="00EB15A1" w:rsidTr="003A7E9E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5A1" w:rsidRDefault="00EB15A1" w:rsidP="00F543D5"/>
        </w:tc>
        <w:tc>
          <w:tcPr>
            <w:tcW w:w="8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5A1" w:rsidRDefault="00EB15A1" w:rsidP="00F543D5"/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5A1" w:rsidRDefault="00EB15A1" w:rsidP="00F543D5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5A1" w:rsidRDefault="00EB15A1" w:rsidP="00F543D5"/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5A1" w:rsidRDefault="00EB15A1" w:rsidP="00F543D5"/>
        </w:tc>
      </w:tr>
      <w:tr w:rsidR="00EB15A1" w:rsidTr="003A7E9E">
        <w:trPr>
          <w:cantSplit/>
        </w:trPr>
        <w:tc>
          <w:tcPr>
            <w:tcW w:w="1485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B15A1" w:rsidRPr="00411B05" w:rsidRDefault="00D96AEB" w:rsidP="0028406E">
            <w:pPr>
              <w:pStyle w:val="1"/>
              <w:shd w:val="clear" w:color="auto" w:fill="FFFFFF"/>
              <w:spacing w:before="0" w:beforeAutospacing="0" w:after="306" w:afterAutospacing="0"/>
              <w:jc w:val="center"/>
              <w:rPr>
                <w:rFonts w:ascii="Georgia" w:hAnsi="Georgia"/>
                <w:color w:val="020202"/>
                <w:sz w:val="46"/>
                <w:szCs w:val="46"/>
              </w:rPr>
            </w:pPr>
            <w:bookmarkStart w:id="0" w:name="RANGE!A1:E70"/>
            <w:r w:rsidRPr="00A77E8B">
              <w:rPr>
                <w:color w:val="000000"/>
                <w:sz w:val="28"/>
                <w:szCs w:val="28"/>
              </w:rPr>
              <w:t>Информация о финансировании объектов капитального строительства муниципальной собственности и объектов недвижимого имущества, приобретаемого в муниципальную собственность, за</w:t>
            </w:r>
            <w:r w:rsidR="00411B05">
              <w:rPr>
                <w:b w:val="0"/>
                <w:bCs w:val="0"/>
                <w:color w:val="000000"/>
                <w:sz w:val="28"/>
                <w:szCs w:val="28"/>
              </w:rPr>
              <w:t xml:space="preserve"> </w:t>
            </w:r>
            <w:r w:rsidR="0028406E">
              <w:rPr>
                <w:color w:val="020202"/>
                <w:sz w:val="28"/>
                <w:szCs w:val="46"/>
              </w:rPr>
              <w:t>9 месяцев</w:t>
            </w:r>
            <w:r w:rsidR="003A7E9E">
              <w:rPr>
                <w:color w:val="000000"/>
                <w:sz w:val="28"/>
                <w:szCs w:val="28"/>
              </w:rPr>
              <w:t xml:space="preserve"> </w:t>
            </w:r>
            <w:r w:rsidRPr="00A77E8B">
              <w:rPr>
                <w:color w:val="000000"/>
                <w:sz w:val="28"/>
                <w:szCs w:val="28"/>
              </w:rPr>
              <w:t>20</w:t>
            </w:r>
            <w:r w:rsidR="00D573F4">
              <w:rPr>
                <w:color w:val="000000"/>
                <w:sz w:val="28"/>
                <w:szCs w:val="28"/>
              </w:rPr>
              <w:t>2</w:t>
            </w:r>
            <w:r w:rsidR="00683425">
              <w:rPr>
                <w:color w:val="000000"/>
                <w:sz w:val="28"/>
                <w:szCs w:val="28"/>
              </w:rPr>
              <w:t>3</w:t>
            </w:r>
            <w:r w:rsidRPr="00A77E8B">
              <w:rPr>
                <w:color w:val="000000"/>
                <w:sz w:val="28"/>
                <w:szCs w:val="28"/>
              </w:rPr>
              <w:t xml:space="preserve"> год</w:t>
            </w:r>
            <w:bookmarkEnd w:id="0"/>
            <w:r>
              <w:rPr>
                <w:color w:val="000000"/>
                <w:sz w:val="28"/>
                <w:szCs w:val="28"/>
              </w:rPr>
              <w:t>а</w:t>
            </w:r>
          </w:p>
        </w:tc>
      </w:tr>
      <w:tr w:rsidR="00EB15A1" w:rsidTr="003A7E9E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5A1" w:rsidRDefault="00EB15A1" w:rsidP="00F543D5"/>
        </w:tc>
        <w:tc>
          <w:tcPr>
            <w:tcW w:w="8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5A1" w:rsidRDefault="00EB15A1" w:rsidP="00F543D5"/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5A1" w:rsidRDefault="00EB15A1" w:rsidP="00F543D5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5A1" w:rsidRDefault="00EB15A1" w:rsidP="00F543D5"/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5A1" w:rsidRDefault="00EB15A1" w:rsidP="00F543D5"/>
        </w:tc>
      </w:tr>
      <w:tr w:rsidR="00EB15A1" w:rsidTr="003A7E9E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5A1" w:rsidRDefault="00EB15A1" w:rsidP="00F543D5"/>
        </w:tc>
        <w:tc>
          <w:tcPr>
            <w:tcW w:w="8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5A1" w:rsidRDefault="00EB15A1" w:rsidP="00F543D5"/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5A1" w:rsidRDefault="00EB15A1" w:rsidP="00F543D5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5A1" w:rsidRDefault="00EB15A1" w:rsidP="00F543D5"/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5A1" w:rsidRDefault="00EB15A1" w:rsidP="00F543D5">
            <w:pPr>
              <w:jc w:val="right"/>
            </w:pPr>
            <w:r>
              <w:t>тыс. руб.</w:t>
            </w:r>
          </w:p>
        </w:tc>
      </w:tr>
      <w:tr w:rsidR="00EB15A1" w:rsidRPr="00D96AEB" w:rsidTr="003A7E9E">
        <w:trPr>
          <w:cantSplit/>
          <w:trHeight w:val="91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A1" w:rsidRPr="00D96AEB" w:rsidRDefault="00EB15A1" w:rsidP="00F543D5">
            <w:pPr>
              <w:jc w:val="center"/>
              <w:rPr>
                <w:b/>
              </w:rPr>
            </w:pPr>
            <w:r w:rsidRPr="00D96AEB">
              <w:rPr>
                <w:b/>
              </w:rPr>
              <w:t>№ п/п</w:t>
            </w:r>
          </w:p>
        </w:tc>
        <w:tc>
          <w:tcPr>
            <w:tcW w:w="9606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A1" w:rsidRPr="00D96AEB" w:rsidRDefault="00EB15A1" w:rsidP="00F543D5">
            <w:pPr>
              <w:jc w:val="center"/>
              <w:rPr>
                <w:b/>
              </w:rPr>
            </w:pPr>
            <w:r w:rsidRPr="00D96AEB">
              <w:rPr>
                <w:b/>
              </w:rPr>
              <w:t>Наименование объектов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A1" w:rsidRPr="00D96AEB" w:rsidRDefault="00D96AEB" w:rsidP="00F543D5">
            <w:pPr>
              <w:jc w:val="center"/>
              <w:rPr>
                <w:b/>
              </w:rPr>
            </w:pPr>
            <w:r w:rsidRPr="004E383D">
              <w:rPr>
                <w:rFonts w:cs="Times New Roman"/>
                <w:b/>
              </w:rPr>
              <w:t>Уточненные бюджетные назначения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A1" w:rsidRPr="00D96AEB" w:rsidRDefault="00D96AEB" w:rsidP="00BA1E00">
            <w:pPr>
              <w:jc w:val="center"/>
              <w:rPr>
                <w:b/>
              </w:rPr>
            </w:pPr>
            <w:r w:rsidRPr="004E383D">
              <w:rPr>
                <w:rFonts w:eastAsia="Times New Roman" w:cs="Times New Roman"/>
                <w:b/>
                <w:color w:val="000000"/>
              </w:rPr>
              <w:t>Исполнено</w:t>
            </w:r>
            <w:r>
              <w:rPr>
                <w:rFonts w:eastAsia="Times New Roman" w:cs="Times New Roman"/>
                <w:b/>
                <w:color w:val="000000"/>
              </w:rPr>
              <w:t>на 01.</w:t>
            </w:r>
            <w:r w:rsidR="00BA1E00">
              <w:rPr>
                <w:rFonts w:eastAsia="Times New Roman" w:cs="Times New Roman"/>
                <w:b/>
                <w:color w:val="000000"/>
              </w:rPr>
              <w:t>10</w:t>
            </w:r>
            <w:r>
              <w:rPr>
                <w:rFonts w:eastAsia="Times New Roman" w:cs="Times New Roman"/>
                <w:b/>
                <w:color w:val="000000"/>
              </w:rPr>
              <w:t>.202</w:t>
            </w:r>
            <w:r w:rsidR="00683425">
              <w:rPr>
                <w:rFonts w:eastAsia="Times New Roman" w:cs="Times New Roman"/>
                <w:b/>
                <w:color w:val="000000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A1" w:rsidRPr="00D96AEB" w:rsidRDefault="00D96AEB" w:rsidP="00F543D5">
            <w:pPr>
              <w:jc w:val="center"/>
              <w:rPr>
                <w:b/>
              </w:rPr>
            </w:pPr>
            <w:r w:rsidRPr="004E383D">
              <w:rPr>
                <w:rFonts w:eastAsia="Times New Roman" w:cs="Times New Roman"/>
                <w:b/>
                <w:color w:val="000000"/>
              </w:rPr>
              <w:t>% исполнения</w:t>
            </w:r>
          </w:p>
        </w:tc>
      </w:tr>
    </w:tbl>
    <w:p w:rsidR="00EB15A1" w:rsidRPr="00D96AEB" w:rsidRDefault="00EB15A1">
      <w:pPr>
        <w:rPr>
          <w:b/>
          <w:sz w:val="2"/>
        </w:rPr>
      </w:pPr>
    </w:p>
    <w:tbl>
      <w:tblPr>
        <w:tblW w:w="14850" w:type="dxa"/>
        <w:tblLayout w:type="fixed"/>
        <w:tblLook w:val="04A0"/>
      </w:tblPr>
      <w:tblGrid>
        <w:gridCol w:w="570"/>
        <w:gridCol w:w="613"/>
        <w:gridCol w:w="8990"/>
        <w:gridCol w:w="1701"/>
        <w:gridCol w:w="1417"/>
        <w:gridCol w:w="1559"/>
      </w:tblGrid>
      <w:tr w:rsidR="00EB15A1" w:rsidRPr="00D96AEB" w:rsidTr="00F543D5">
        <w:trPr>
          <w:cantSplit/>
          <w:tblHeader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A1" w:rsidRPr="00D96AEB" w:rsidRDefault="00EB15A1" w:rsidP="00F543D5">
            <w:pPr>
              <w:jc w:val="center"/>
              <w:rPr>
                <w:b/>
              </w:rPr>
            </w:pPr>
            <w:r w:rsidRPr="00D96AEB">
              <w:rPr>
                <w:b/>
              </w:rPr>
              <w:t>1</w:t>
            </w:r>
          </w:p>
        </w:tc>
        <w:tc>
          <w:tcPr>
            <w:tcW w:w="96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A1" w:rsidRPr="00D96AEB" w:rsidRDefault="00EB15A1" w:rsidP="00F543D5">
            <w:pPr>
              <w:jc w:val="center"/>
              <w:rPr>
                <w:b/>
              </w:rPr>
            </w:pPr>
            <w:r w:rsidRPr="00D96AEB">
              <w:rPr>
                <w:b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A1" w:rsidRPr="00D96AEB" w:rsidRDefault="00EB15A1" w:rsidP="00F543D5">
            <w:pPr>
              <w:jc w:val="center"/>
              <w:rPr>
                <w:b/>
              </w:rPr>
            </w:pPr>
            <w:r w:rsidRPr="00D96AEB">
              <w:rPr>
                <w:b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A1" w:rsidRPr="00D96AEB" w:rsidRDefault="00EB15A1" w:rsidP="00F543D5">
            <w:pPr>
              <w:jc w:val="center"/>
              <w:rPr>
                <w:b/>
              </w:rPr>
            </w:pPr>
            <w:r w:rsidRPr="00D96AEB">
              <w:rPr>
                <w:b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A1" w:rsidRPr="00D96AEB" w:rsidRDefault="00EB15A1" w:rsidP="00F543D5">
            <w:pPr>
              <w:jc w:val="center"/>
              <w:rPr>
                <w:b/>
              </w:rPr>
            </w:pPr>
            <w:r w:rsidRPr="00D96AEB">
              <w:rPr>
                <w:b/>
              </w:rPr>
              <w:t>5</w:t>
            </w:r>
          </w:p>
        </w:tc>
      </w:tr>
      <w:tr w:rsidR="00EB15A1" w:rsidRPr="00D96AEB" w:rsidTr="003A7E9E">
        <w:trPr>
          <w:cantSplit/>
        </w:trPr>
        <w:tc>
          <w:tcPr>
            <w:tcW w:w="148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A1" w:rsidRPr="00D96AEB" w:rsidRDefault="00EB15A1" w:rsidP="00F543D5">
            <w:pPr>
              <w:jc w:val="center"/>
              <w:rPr>
                <w:b/>
              </w:rPr>
            </w:pPr>
            <w:r w:rsidRPr="00D96AEB">
              <w:rPr>
                <w:b/>
              </w:rPr>
              <w:t>Раздел I. Перечень объектов капитального строительства муниципальной собственности</w:t>
            </w:r>
          </w:p>
        </w:tc>
      </w:tr>
      <w:tr w:rsidR="00BA1E00" w:rsidRPr="00D96AEB" w:rsidTr="003A7E9E">
        <w:trPr>
          <w:cantSplit/>
        </w:trPr>
        <w:tc>
          <w:tcPr>
            <w:tcW w:w="10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E00" w:rsidRPr="0096058D" w:rsidRDefault="00BA1E00" w:rsidP="00F543D5">
            <w:pPr>
              <w:jc w:val="center"/>
              <w:rPr>
                <w:b/>
              </w:rPr>
            </w:pPr>
            <w:r w:rsidRPr="0096058D">
              <w:rPr>
                <w:b/>
              </w:rPr>
              <w:t>КОМИТЕТ ПО КУЛЬТУРЕ АДМИНИСТРАЦИИ МУНИЦИПАЛЬНОГО ОБРАЗОВАНИЯ «ГОРОД САРАТОВ»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A1E00" w:rsidRPr="00683425" w:rsidRDefault="00BA1E00" w:rsidP="00F543D5">
            <w:pPr>
              <w:jc w:val="right"/>
              <w:rPr>
                <w:b/>
              </w:rPr>
            </w:pPr>
            <w:r w:rsidRPr="00683425">
              <w:rPr>
                <w:b/>
              </w:rPr>
              <w:t>46 797,6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A1E00" w:rsidRPr="00683425" w:rsidRDefault="00BA1E00" w:rsidP="00F543D5">
            <w:pPr>
              <w:jc w:val="right"/>
              <w:rPr>
                <w:b/>
              </w:rPr>
            </w:pPr>
            <w:r w:rsidRPr="00683425">
              <w:rPr>
                <w:b/>
              </w:rPr>
              <w:t>46 797,6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E00" w:rsidRPr="00D46C1C" w:rsidRDefault="00BA1E00" w:rsidP="00D4561B">
            <w:pPr>
              <w:jc w:val="right"/>
              <w:rPr>
                <w:b/>
              </w:rPr>
            </w:pPr>
            <w:r>
              <w:rPr>
                <w:b/>
              </w:rPr>
              <w:t>100</w:t>
            </w:r>
            <w:r w:rsidRPr="00D46C1C">
              <w:rPr>
                <w:b/>
              </w:rPr>
              <w:t>,</w:t>
            </w:r>
            <w:r w:rsidR="00A23CA3">
              <w:rPr>
                <w:b/>
              </w:rPr>
              <w:t>0</w:t>
            </w:r>
          </w:p>
        </w:tc>
      </w:tr>
      <w:tr w:rsidR="00BA1E00" w:rsidTr="00F543D5">
        <w:trPr>
          <w:cantSplit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E00" w:rsidRPr="0096058D" w:rsidRDefault="00BA1E00" w:rsidP="00F543D5">
            <w:pPr>
              <w:jc w:val="center"/>
            </w:pPr>
            <w:r w:rsidRPr="0096058D">
              <w:t>1</w:t>
            </w:r>
          </w:p>
        </w:tc>
        <w:tc>
          <w:tcPr>
            <w:tcW w:w="9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1E00" w:rsidRPr="002871F3" w:rsidRDefault="00BA1E00" w:rsidP="00F543D5">
            <w:pPr>
              <w:rPr>
                <w:color w:val="000000" w:themeColor="text1"/>
              </w:rPr>
            </w:pPr>
            <w:r w:rsidRPr="002871F3">
              <w:rPr>
                <w:color w:val="000000" w:themeColor="text1"/>
              </w:rPr>
              <w:t>Реконструкция здания МАУ ДО «ДШИ им. В.В. Ковалева» муниципального образования «Город Саратов» по адресу: г. Саратов,  улица Шевыревская, д. 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E00" w:rsidRPr="00D46C1C" w:rsidRDefault="00BA1E00" w:rsidP="00F543D5">
            <w:pPr>
              <w:jc w:val="right"/>
              <w:rPr>
                <w:color w:val="000000" w:themeColor="text1"/>
              </w:rPr>
            </w:pPr>
            <w:r w:rsidRPr="00D46C1C">
              <w:rPr>
                <w:color w:val="000000" w:themeColor="text1"/>
              </w:rPr>
              <w:t>46 797,6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E00" w:rsidRPr="00D46C1C" w:rsidRDefault="00BA1E00" w:rsidP="00F543D5">
            <w:pPr>
              <w:jc w:val="right"/>
              <w:rPr>
                <w:color w:val="000000" w:themeColor="text1"/>
              </w:rPr>
            </w:pPr>
            <w:r w:rsidRPr="00D46C1C">
              <w:rPr>
                <w:color w:val="000000" w:themeColor="text1"/>
              </w:rPr>
              <w:t>32 049,4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E00" w:rsidRPr="00D46C1C" w:rsidRDefault="00A23CA3" w:rsidP="00D46C1C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100</w:t>
            </w:r>
            <w:r w:rsidR="00BA1E00" w:rsidRPr="00D46C1C">
              <w:rPr>
                <w:color w:val="000000" w:themeColor="text1"/>
              </w:rPr>
              <w:t>,</w:t>
            </w:r>
            <w:r>
              <w:rPr>
                <w:color w:val="000000" w:themeColor="text1"/>
              </w:rPr>
              <w:t>0</w:t>
            </w:r>
          </w:p>
        </w:tc>
      </w:tr>
      <w:tr w:rsidR="00EB15A1" w:rsidTr="003A7E9E">
        <w:trPr>
          <w:cantSplit/>
        </w:trPr>
        <w:tc>
          <w:tcPr>
            <w:tcW w:w="10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A1" w:rsidRPr="002871F3" w:rsidRDefault="00EB15A1" w:rsidP="00F543D5">
            <w:pPr>
              <w:jc w:val="center"/>
              <w:rPr>
                <w:b/>
                <w:color w:val="000000" w:themeColor="text1"/>
              </w:rPr>
            </w:pPr>
            <w:r w:rsidRPr="002871F3">
              <w:rPr>
                <w:b/>
                <w:color w:val="000000" w:themeColor="text1"/>
              </w:rPr>
              <w:t>КОМИТЕТ ПО ЖИЛИЩНО-КОММУНАЛЬНОМУ ХОЗЯЙСТВУ АДМИНИСТРАЦИИ МУНИЦИПАЛЬНОГО ОБРАЗОВАНИЯ «ГОРОД САРАТОВ»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15A1" w:rsidRPr="000C0AAF" w:rsidRDefault="00EB23D9" w:rsidP="003B0300">
            <w:pPr>
              <w:jc w:val="right"/>
              <w:rPr>
                <w:b/>
              </w:rPr>
            </w:pPr>
            <w:r w:rsidRPr="00EB23D9">
              <w:rPr>
                <w:b/>
              </w:rPr>
              <w:t>264</w:t>
            </w:r>
            <w:r>
              <w:rPr>
                <w:b/>
              </w:rPr>
              <w:t xml:space="preserve"> </w:t>
            </w:r>
            <w:r w:rsidRPr="00EB23D9">
              <w:rPr>
                <w:b/>
              </w:rPr>
              <w:t>270,2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15A1" w:rsidRPr="00A71171" w:rsidRDefault="00EB23D9" w:rsidP="00F543D5">
            <w:pPr>
              <w:jc w:val="right"/>
              <w:rPr>
                <w:b/>
              </w:rPr>
            </w:pPr>
            <w:r w:rsidRPr="00EB23D9">
              <w:rPr>
                <w:b/>
              </w:rPr>
              <w:t>2</w:t>
            </w:r>
            <w:r>
              <w:rPr>
                <w:b/>
              </w:rPr>
              <w:t xml:space="preserve"> </w:t>
            </w:r>
            <w:r w:rsidRPr="00EB23D9">
              <w:rPr>
                <w:b/>
              </w:rPr>
              <w:t>688,2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5A1" w:rsidRPr="0096058D" w:rsidRDefault="00EB23D9" w:rsidP="00EB23D9">
            <w:pPr>
              <w:jc w:val="right"/>
              <w:rPr>
                <w:b/>
              </w:rPr>
            </w:pPr>
            <w:r>
              <w:rPr>
                <w:b/>
              </w:rPr>
              <w:t>1</w:t>
            </w:r>
            <w:r w:rsidR="00A71171">
              <w:rPr>
                <w:b/>
              </w:rPr>
              <w:t>,0</w:t>
            </w:r>
          </w:p>
        </w:tc>
      </w:tr>
      <w:tr w:rsidR="000C0AAF" w:rsidTr="00F543D5">
        <w:trPr>
          <w:cantSplit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AAF" w:rsidRPr="0096058D" w:rsidRDefault="000C0AAF" w:rsidP="00F543D5">
            <w:pPr>
              <w:jc w:val="center"/>
            </w:pPr>
            <w:r w:rsidRPr="0096058D">
              <w:t>2</w:t>
            </w:r>
          </w:p>
        </w:tc>
        <w:tc>
          <w:tcPr>
            <w:tcW w:w="9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F" w:rsidRPr="002871F3" w:rsidRDefault="000C0AAF" w:rsidP="00F543D5">
            <w:pPr>
              <w:rPr>
                <w:color w:val="000000" w:themeColor="text1"/>
              </w:rPr>
            </w:pPr>
            <w:r w:rsidRPr="002871F3">
              <w:rPr>
                <w:color w:val="000000" w:themeColor="text1"/>
              </w:rPr>
              <w:t>Реконструкция котельной по адресу: ул. Вокзальная, д. 4а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F" w:rsidRPr="00596848" w:rsidRDefault="00A23CA3" w:rsidP="00F543D5">
            <w:pPr>
              <w:jc w:val="right"/>
              <w:rPr>
                <w:color w:val="000000" w:themeColor="text1"/>
              </w:rPr>
            </w:pPr>
            <w:r w:rsidRPr="00A23CA3">
              <w:rPr>
                <w:color w:val="000000" w:themeColor="text1"/>
              </w:rPr>
              <w:t>7</w:t>
            </w:r>
            <w:r>
              <w:rPr>
                <w:color w:val="000000" w:themeColor="text1"/>
              </w:rPr>
              <w:t xml:space="preserve"> </w:t>
            </w:r>
            <w:r w:rsidRPr="00A23CA3">
              <w:rPr>
                <w:color w:val="000000" w:themeColor="text1"/>
              </w:rPr>
              <w:t>664,2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F" w:rsidRPr="0096058D" w:rsidRDefault="000C0AAF" w:rsidP="00F543D5">
            <w:pPr>
              <w:jc w:val="right"/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F" w:rsidRPr="0096058D" w:rsidRDefault="000C0AAF" w:rsidP="00F543D5">
            <w:pPr>
              <w:jc w:val="right"/>
            </w:pPr>
          </w:p>
        </w:tc>
      </w:tr>
      <w:tr w:rsidR="000C0AAF" w:rsidTr="00F543D5">
        <w:trPr>
          <w:cantSplit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AAF" w:rsidRPr="0096058D" w:rsidRDefault="000C0AAF" w:rsidP="00F543D5">
            <w:pPr>
              <w:jc w:val="center"/>
            </w:pPr>
            <w:r w:rsidRPr="0096058D">
              <w:t>3</w:t>
            </w:r>
          </w:p>
        </w:tc>
        <w:tc>
          <w:tcPr>
            <w:tcW w:w="9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F" w:rsidRPr="002871F3" w:rsidRDefault="000C0AAF" w:rsidP="00F543D5">
            <w:pPr>
              <w:rPr>
                <w:color w:val="000000" w:themeColor="text1"/>
              </w:rPr>
            </w:pPr>
            <w:r w:rsidRPr="002871F3">
              <w:rPr>
                <w:color w:val="000000" w:themeColor="text1"/>
              </w:rPr>
              <w:t>Реконструкция котельной по адресу:г. Саратов, Сокурский тракт, 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F" w:rsidRPr="00596848" w:rsidRDefault="00A23CA3" w:rsidP="00F543D5">
            <w:pPr>
              <w:jc w:val="right"/>
              <w:rPr>
                <w:color w:val="000000" w:themeColor="text1"/>
              </w:rPr>
            </w:pPr>
            <w:r w:rsidRPr="00A23CA3">
              <w:rPr>
                <w:color w:val="000000" w:themeColor="text1"/>
              </w:rPr>
              <w:t>2</w:t>
            </w:r>
            <w:r>
              <w:rPr>
                <w:color w:val="000000" w:themeColor="text1"/>
              </w:rPr>
              <w:t xml:space="preserve"> </w:t>
            </w:r>
            <w:r w:rsidRPr="00A23CA3">
              <w:rPr>
                <w:color w:val="000000" w:themeColor="text1"/>
              </w:rPr>
              <w:t>541,3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F" w:rsidRPr="0096058D" w:rsidRDefault="000C0AAF" w:rsidP="00F543D5">
            <w:pPr>
              <w:jc w:val="right"/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F" w:rsidRPr="0096058D" w:rsidRDefault="000C0AAF" w:rsidP="00F543D5">
            <w:pPr>
              <w:jc w:val="right"/>
            </w:pPr>
          </w:p>
        </w:tc>
      </w:tr>
      <w:tr w:rsidR="000C0AAF" w:rsidTr="00F543D5">
        <w:trPr>
          <w:cantSplit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AAF" w:rsidRPr="0096058D" w:rsidRDefault="000C0AAF" w:rsidP="00F543D5">
            <w:pPr>
              <w:jc w:val="center"/>
            </w:pPr>
            <w:r w:rsidRPr="0096058D">
              <w:t>4</w:t>
            </w:r>
          </w:p>
        </w:tc>
        <w:tc>
          <w:tcPr>
            <w:tcW w:w="9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F" w:rsidRPr="002871F3" w:rsidRDefault="000C0AAF" w:rsidP="00F543D5">
            <w:pPr>
              <w:rPr>
                <w:color w:val="000000" w:themeColor="text1"/>
              </w:rPr>
            </w:pPr>
            <w:r w:rsidRPr="002871F3">
              <w:rPr>
                <w:color w:val="000000" w:themeColor="text1"/>
              </w:rPr>
              <w:t>Реконструкция сети газопотребления котельной по адресу: ул. им. Клочкова В.Г., д. 85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F" w:rsidRPr="00596848" w:rsidRDefault="000C0AAF" w:rsidP="00F543D5">
            <w:pPr>
              <w:jc w:val="right"/>
              <w:rPr>
                <w:color w:val="000000" w:themeColor="text1"/>
              </w:rPr>
            </w:pPr>
            <w:r w:rsidRPr="00596848">
              <w:rPr>
                <w:color w:val="000000" w:themeColor="text1"/>
              </w:rPr>
              <w:t>1 437,0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F" w:rsidRPr="0096058D" w:rsidRDefault="00A23CA3" w:rsidP="00F543D5">
            <w:pPr>
              <w:jc w:val="right"/>
            </w:pPr>
            <w:r w:rsidRPr="00A23CA3">
              <w:t>1</w:t>
            </w:r>
            <w:r>
              <w:t xml:space="preserve"> </w:t>
            </w:r>
            <w:r w:rsidRPr="00A23CA3">
              <w:t>347,2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F" w:rsidRPr="009D4509" w:rsidRDefault="00A23CA3" w:rsidP="00A23CA3">
            <w:pPr>
              <w:jc w:val="right"/>
            </w:pPr>
            <w:r w:rsidRPr="009D4509">
              <w:t>93,8</w:t>
            </w:r>
          </w:p>
        </w:tc>
      </w:tr>
      <w:tr w:rsidR="000C0AAF" w:rsidTr="00F543D5">
        <w:trPr>
          <w:cantSplit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AAF" w:rsidRPr="0096058D" w:rsidRDefault="000C0AAF" w:rsidP="00F543D5">
            <w:pPr>
              <w:jc w:val="center"/>
            </w:pPr>
            <w:r w:rsidRPr="0096058D">
              <w:t>5</w:t>
            </w:r>
          </w:p>
        </w:tc>
        <w:tc>
          <w:tcPr>
            <w:tcW w:w="9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F" w:rsidRPr="002871F3" w:rsidRDefault="000C0AAF" w:rsidP="00F543D5">
            <w:pPr>
              <w:rPr>
                <w:color w:val="000000" w:themeColor="text1"/>
              </w:rPr>
            </w:pPr>
            <w:r w:rsidRPr="002871F3">
              <w:rPr>
                <w:color w:val="000000" w:themeColor="text1"/>
              </w:rPr>
              <w:t>Реконструкция системы водоснабжения с. Александровка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F" w:rsidRPr="00596848" w:rsidRDefault="000C0AAF" w:rsidP="00F543D5">
            <w:pPr>
              <w:jc w:val="right"/>
              <w:rPr>
                <w:color w:val="000000" w:themeColor="text1"/>
              </w:rPr>
            </w:pPr>
            <w:r w:rsidRPr="00596848">
              <w:rPr>
                <w:color w:val="000000" w:themeColor="text1"/>
              </w:rPr>
              <w:t>4 450,0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F" w:rsidRPr="0096058D" w:rsidRDefault="000C0AAF" w:rsidP="00F543D5">
            <w:pPr>
              <w:jc w:val="right"/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F" w:rsidRPr="009D4509" w:rsidRDefault="000C0AAF" w:rsidP="00F543D5">
            <w:pPr>
              <w:jc w:val="right"/>
            </w:pPr>
          </w:p>
        </w:tc>
      </w:tr>
      <w:tr w:rsidR="000C0AAF" w:rsidTr="00F543D5">
        <w:trPr>
          <w:cantSplit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AAF" w:rsidRPr="0096058D" w:rsidRDefault="000C0AAF" w:rsidP="00F543D5">
            <w:pPr>
              <w:jc w:val="center"/>
            </w:pPr>
            <w:r w:rsidRPr="0096058D">
              <w:t>6</w:t>
            </w:r>
          </w:p>
        </w:tc>
        <w:tc>
          <w:tcPr>
            <w:tcW w:w="9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F" w:rsidRPr="002871F3" w:rsidRDefault="000C0AAF" w:rsidP="00F543D5">
            <w:pPr>
              <w:rPr>
                <w:color w:val="000000" w:themeColor="text1"/>
              </w:rPr>
            </w:pPr>
            <w:r w:rsidRPr="002871F3">
              <w:rPr>
                <w:color w:val="000000" w:themeColor="text1"/>
              </w:rPr>
              <w:t>Реконструкция узла учета газа котельной бани №</w:t>
            </w:r>
            <w:r w:rsidR="0068253E">
              <w:rPr>
                <w:color w:val="000000" w:themeColor="text1"/>
              </w:rPr>
              <w:t xml:space="preserve"> </w:t>
            </w:r>
            <w:r w:rsidRPr="002871F3">
              <w:rPr>
                <w:color w:val="000000" w:themeColor="text1"/>
              </w:rPr>
              <w:t>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F" w:rsidRPr="00596848" w:rsidRDefault="00A23CA3" w:rsidP="00F543D5">
            <w:pPr>
              <w:jc w:val="right"/>
              <w:rPr>
                <w:color w:val="000000" w:themeColor="text1"/>
              </w:rPr>
            </w:pPr>
            <w:r w:rsidRPr="00A23CA3">
              <w:rPr>
                <w:color w:val="000000" w:themeColor="text1"/>
              </w:rPr>
              <w:t>1</w:t>
            </w:r>
            <w:r>
              <w:rPr>
                <w:color w:val="000000" w:themeColor="text1"/>
              </w:rPr>
              <w:t xml:space="preserve"> </w:t>
            </w:r>
            <w:r w:rsidRPr="00A23CA3">
              <w:rPr>
                <w:color w:val="000000" w:themeColor="text1"/>
              </w:rPr>
              <w:t>202,5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F" w:rsidRPr="0096058D" w:rsidRDefault="00A23CA3" w:rsidP="00F543D5">
            <w:pPr>
              <w:jc w:val="right"/>
            </w:pPr>
            <w:r w:rsidRPr="00A23CA3">
              <w:t>968,2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F" w:rsidRPr="009D4509" w:rsidRDefault="00A23CA3" w:rsidP="00F543D5">
            <w:pPr>
              <w:jc w:val="right"/>
            </w:pPr>
            <w:r w:rsidRPr="009D4509">
              <w:t>80,5</w:t>
            </w:r>
          </w:p>
        </w:tc>
      </w:tr>
      <w:tr w:rsidR="000C0AAF" w:rsidTr="00F543D5">
        <w:trPr>
          <w:cantSplit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AAF" w:rsidRPr="0096058D" w:rsidRDefault="000C0AAF" w:rsidP="00F543D5">
            <w:pPr>
              <w:jc w:val="center"/>
            </w:pPr>
            <w:r w:rsidRPr="0096058D">
              <w:t>7</w:t>
            </w:r>
          </w:p>
        </w:tc>
        <w:tc>
          <w:tcPr>
            <w:tcW w:w="9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F" w:rsidRPr="002871F3" w:rsidRDefault="000C0AAF" w:rsidP="00F543D5">
            <w:pPr>
              <w:rPr>
                <w:color w:val="000000" w:themeColor="text1"/>
              </w:rPr>
            </w:pPr>
            <w:r w:rsidRPr="002871F3">
              <w:rPr>
                <w:color w:val="000000" w:themeColor="text1"/>
              </w:rPr>
              <w:t>Реконструкция узла учета газа котельной бани №</w:t>
            </w:r>
            <w:r w:rsidR="0068253E">
              <w:rPr>
                <w:color w:val="000000" w:themeColor="text1"/>
              </w:rPr>
              <w:t xml:space="preserve"> </w:t>
            </w:r>
            <w:r w:rsidRPr="002871F3">
              <w:rPr>
                <w:color w:val="000000" w:themeColor="text1"/>
              </w:rPr>
              <w:t>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F" w:rsidRPr="00596848" w:rsidRDefault="00A23CA3" w:rsidP="00F543D5">
            <w:pPr>
              <w:jc w:val="right"/>
              <w:rPr>
                <w:color w:val="000000" w:themeColor="text1"/>
              </w:rPr>
            </w:pPr>
            <w:r w:rsidRPr="00A23CA3">
              <w:rPr>
                <w:color w:val="000000" w:themeColor="text1"/>
              </w:rPr>
              <w:t>1</w:t>
            </w:r>
            <w:r>
              <w:rPr>
                <w:color w:val="000000" w:themeColor="text1"/>
              </w:rPr>
              <w:t xml:space="preserve"> </w:t>
            </w:r>
            <w:r w:rsidRPr="00A23CA3">
              <w:rPr>
                <w:color w:val="000000" w:themeColor="text1"/>
              </w:rPr>
              <w:t>047,3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F" w:rsidRPr="0096058D" w:rsidRDefault="00A23CA3" w:rsidP="00F543D5">
            <w:pPr>
              <w:jc w:val="right"/>
            </w:pPr>
            <w:r w:rsidRPr="00A23CA3">
              <w:t>79</w:t>
            </w:r>
            <w:r>
              <w:t>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F" w:rsidRPr="009D4509" w:rsidRDefault="00A23CA3" w:rsidP="00A23CA3">
            <w:pPr>
              <w:jc w:val="right"/>
            </w:pPr>
            <w:r w:rsidRPr="009D4509">
              <w:t xml:space="preserve">7,5 </w:t>
            </w:r>
          </w:p>
        </w:tc>
      </w:tr>
      <w:tr w:rsidR="000C0AAF" w:rsidTr="00F543D5">
        <w:trPr>
          <w:cantSplit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AAF" w:rsidRPr="0096058D" w:rsidRDefault="000C0AAF" w:rsidP="00F543D5">
            <w:pPr>
              <w:jc w:val="center"/>
            </w:pPr>
            <w:r w:rsidRPr="0096058D">
              <w:t>8</w:t>
            </w:r>
          </w:p>
        </w:tc>
        <w:tc>
          <w:tcPr>
            <w:tcW w:w="9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F" w:rsidRPr="002871F3" w:rsidRDefault="000C0AAF" w:rsidP="00F543D5">
            <w:pPr>
              <w:rPr>
                <w:color w:val="000000" w:themeColor="text1"/>
              </w:rPr>
            </w:pPr>
            <w:r w:rsidRPr="002871F3">
              <w:rPr>
                <w:color w:val="000000" w:themeColor="text1"/>
              </w:rPr>
              <w:t>Реконструкция узла учета газа котельной бани №</w:t>
            </w:r>
            <w:r w:rsidR="0068253E">
              <w:rPr>
                <w:color w:val="000000" w:themeColor="text1"/>
              </w:rPr>
              <w:t xml:space="preserve"> </w:t>
            </w:r>
            <w:r w:rsidRPr="002871F3">
              <w:rPr>
                <w:color w:val="000000" w:themeColor="text1"/>
              </w:rPr>
              <w:t>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F" w:rsidRPr="00596848" w:rsidRDefault="00A23CA3" w:rsidP="00F543D5">
            <w:pPr>
              <w:jc w:val="right"/>
              <w:rPr>
                <w:color w:val="000000" w:themeColor="text1"/>
              </w:rPr>
            </w:pPr>
            <w:r w:rsidRPr="00A23CA3">
              <w:rPr>
                <w:color w:val="000000" w:themeColor="text1"/>
              </w:rPr>
              <w:t>1</w:t>
            </w:r>
            <w:r>
              <w:rPr>
                <w:color w:val="000000" w:themeColor="text1"/>
              </w:rPr>
              <w:t xml:space="preserve"> </w:t>
            </w:r>
            <w:r w:rsidRPr="00A23CA3">
              <w:rPr>
                <w:color w:val="000000" w:themeColor="text1"/>
              </w:rPr>
              <w:t>045,5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F" w:rsidRPr="0096058D" w:rsidRDefault="00A23CA3" w:rsidP="00F543D5">
            <w:pPr>
              <w:jc w:val="right"/>
            </w:pPr>
            <w:r w:rsidRPr="00A23CA3">
              <w:t>79</w:t>
            </w:r>
            <w:r>
              <w:t>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F" w:rsidRPr="009D4509" w:rsidRDefault="00A23CA3" w:rsidP="00A23CA3">
            <w:pPr>
              <w:jc w:val="right"/>
            </w:pPr>
            <w:r w:rsidRPr="009D4509">
              <w:t>7,6</w:t>
            </w:r>
          </w:p>
        </w:tc>
      </w:tr>
      <w:tr w:rsidR="000C0AAF" w:rsidTr="00F543D5">
        <w:trPr>
          <w:cantSplit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AAF" w:rsidRPr="0096058D" w:rsidRDefault="000C0AAF" w:rsidP="00F543D5">
            <w:pPr>
              <w:jc w:val="center"/>
            </w:pPr>
            <w:r w:rsidRPr="0096058D">
              <w:t>9</w:t>
            </w:r>
          </w:p>
        </w:tc>
        <w:tc>
          <w:tcPr>
            <w:tcW w:w="9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F" w:rsidRPr="002871F3" w:rsidRDefault="000C0AAF" w:rsidP="00F543D5">
            <w:pPr>
              <w:rPr>
                <w:color w:val="000000" w:themeColor="text1"/>
              </w:rPr>
            </w:pPr>
            <w:r w:rsidRPr="002871F3">
              <w:rPr>
                <w:color w:val="000000" w:themeColor="text1"/>
              </w:rPr>
              <w:t>Реконструкция участка системы водоснабжения села Поповка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F" w:rsidRPr="00596848" w:rsidRDefault="000C0AAF" w:rsidP="00F543D5">
            <w:pPr>
              <w:jc w:val="right"/>
              <w:rPr>
                <w:color w:val="000000" w:themeColor="text1"/>
              </w:rPr>
            </w:pPr>
            <w:r w:rsidRPr="00596848">
              <w:rPr>
                <w:color w:val="000000" w:themeColor="text1"/>
              </w:rPr>
              <w:t>12 621,5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F" w:rsidRPr="0096058D" w:rsidRDefault="00A23CA3" w:rsidP="00F543D5">
            <w:pPr>
              <w:jc w:val="right"/>
            </w:pPr>
            <w:r w:rsidRPr="00A23CA3">
              <w:t>214,8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F" w:rsidRPr="009D4509" w:rsidRDefault="00A23CA3" w:rsidP="00A23CA3">
            <w:pPr>
              <w:jc w:val="right"/>
            </w:pPr>
            <w:r w:rsidRPr="009D4509">
              <w:t>1</w:t>
            </w:r>
            <w:r w:rsidR="00A71171" w:rsidRPr="009D4509">
              <w:t>,</w:t>
            </w:r>
            <w:r w:rsidRPr="009D4509">
              <w:t>7</w:t>
            </w:r>
          </w:p>
        </w:tc>
      </w:tr>
      <w:tr w:rsidR="000C0AAF" w:rsidTr="00F543D5">
        <w:trPr>
          <w:cantSplit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AAF" w:rsidRPr="0096058D" w:rsidRDefault="000C0AAF" w:rsidP="00F543D5">
            <w:pPr>
              <w:jc w:val="center"/>
            </w:pPr>
            <w:r w:rsidRPr="0096058D">
              <w:t>10</w:t>
            </w:r>
          </w:p>
        </w:tc>
        <w:tc>
          <w:tcPr>
            <w:tcW w:w="9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F" w:rsidRPr="002871F3" w:rsidRDefault="000C0AAF" w:rsidP="00F543D5">
            <w:pPr>
              <w:rPr>
                <w:color w:val="000000" w:themeColor="text1"/>
              </w:rPr>
            </w:pPr>
            <w:r w:rsidRPr="002871F3">
              <w:rPr>
                <w:color w:val="000000" w:themeColor="text1"/>
              </w:rPr>
              <w:t>Реконструкция фонтана «Рыбка»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F" w:rsidRPr="00596848" w:rsidRDefault="00EB23D9" w:rsidP="00F543D5">
            <w:pPr>
              <w:jc w:val="right"/>
              <w:rPr>
                <w:color w:val="000000" w:themeColor="text1"/>
              </w:rPr>
            </w:pPr>
            <w:r w:rsidRPr="00EB23D9">
              <w:rPr>
                <w:color w:val="000000" w:themeColor="text1"/>
              </w:rPr>
              <w:t>556,8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F" w:rsidRPr="0096058D" w:rsidRDefault="000C0AAF" w:rsidP="00F543D5">
            <w:pPr>
              <w:jc w:val="right"/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F" w:rsidRPr="0096058D" w:rsidRDefault="000C0AAF" w:rsidP="00F543D5">
            <w:pPr>
              <w:jc w:val="right"/>
            </w:pPr>
          </w:p>
        </w:tc>
      </w:tr>
      <w:tr w:rsidR="000C0AAF" w:rsidTr="00F543D5">
        <w:trPr>
          <w:cantSplit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AAF" w:rsidRPr="0096058D" w:rsidRDefault="000C0AAF" w:rsidP="00F543D5">
            <w:pPr>
              <w:jc w:val="center"/>
            </w:pPr>
            <w:r w:rsidRPr="0096058D">
              <w:t>11</w:t>
            </w:r>
          </w:p>
        </w:tc>
        <w:tc>
          <w:tcPr>
            <w:tcW w:w="9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F" w:rsidRPr="002871F3" w:rsidRDefault="000C0AAF" w:rsidP="00F543D5">
            <w:pPr>
              <w:rPr>
                <w:color w:val="000000" w:themeColor="text1"/>
              </w:rPr>
            </w:pPr>
            <w:r w:rsidRPr="002871F3">
              <w:rPr>
                <w:color w:val="000000" w:themeColor="text1"/>
              </w:rPr>
              <w:t>Строительство и реконструкция объектов водоснабжения к р.п. Соколовый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F" w:rsidRPr="00596848" w:rsidRDefault="000C0AAF" w:rsidP="00F543D5">
            <w:pPr>
              <w:jc w:val="right"/>
              <w:rPr>
                <w:color w:val="000000" w:themeColor="text1"/>
              </w:rPr>
            </w:pPr>
            <w:r w:rsidRPr="00596848">
              <w:rPr>
                <w:color w:val="000000" w:themeColor="text1"/>
              </w:rPr>
              <w:t>6 000,0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F" w:rsidRPr="0096058D" w:rsidRDefault="000C0AAF" w:rsidP="00F543D5">
            <w:pPr>
              <w:jc w:val="right"/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F" w:rsidRPr="0096058D" w:rsidRDefault="000C0AAF" w:rsidP="00F543D5">
            <w:pPr>
              <w:jc w:val="right"/>
            </w:pPr>
          </w:p>
        </w:tc>
      </w:tr>
      <w:tr w:rsidR="000C0AAF" w:rsidTr="00F543D5">
        <w:trPr>
          <w:cantSplit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AAF" w:rsidRPr="0096058D" w:rsidRDefault="000C0AAF" w:rsidP="00F543D5">
            <w:pPr>
              <w:jc w:val="center"/>
            </w:pPr>
            <w:r w:rsidRPr="0096058D">
              <w:t>12</w:t>
            </w:r>
          </w:p>
        </w:tc>
        <w:tc>
          <w:tcPr>
            <w:tcW w:w="9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F" w:rsidRPr="002871F3" w:rsidRDefault="000C0AAF" w:rsidP="00F543D5">
            <w:pPr>
              <w:rPr>
                <w:color w:val="000000" w:themeColor="text1"/>
              </w:rPr>
            </w:pPr>
            <w:r w:rsidRPr="002871F3">
              <w:rPr>
                <w:color w:val="000000" w:themeColor="text1"/>
              </w:rPr>
              <w:t>Строительство и реконструкция объектов водоснабжения к с. Березина Речка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F" w:rsidRPr="00596848" w:rsidRDefault="000C0AAF" w:rsidP="00F543D5">
            <w:pPr>
              <w:jc w:val="right"/>
              <w:rPr>
                <w:color w:val="000000" w:themeColor="text1"/>
              </w:rPr>
            </w:pPr>
            <w:r w:rsidRPr="00596848">
              <w:rPr>
                <w:color w:val="000000" w:themeColor="text1"/>
              </w:rPr>
              <w:t>3 612,5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F" w:rsidRPr="0096058D" w:rsidRDefault="000C0AAF" w:rsidP="00F543D5">
            <w:pPr>
              <w:jc w:val="right"/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F" w:rsidRPr="0096058D" w:rsidRDefault="000C0AAF" w:rsidP="00F543D5">
            <w:pPr>
              <w:jc w:val="right"/>
            </w:pPr>
          </w:p>
        </w:tc>
      </w:tr>
      <w:tr w:rsidR="000C0AAF" w:rsidTr="00F543D5">
        <w:trPr>
          <w:cantSplit/>
          <w:trHeight w:val="517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AAF" w:rsidRPr="0096058D" w:rsidRDefault="000C0AAF" w:rsidP="00F543D5">
            <w:pPr>
              <w:jc w:val="center"/>
            </w:pPr>
            <w:r w:rsidRPr="0096058D">
              <w:t>13</w:t>
            </w:r>
          </w:p>
        </w:tc>
        <w:tc>
          <w:tcPr>
            <w:tcW w:w="9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F" w:rsidRPr="002871F3" w:rsidRDefault="000C0AAF" w:rsidP="00F543D5">
            <w:pPr>
              <w:rPr>
                <w:color w:val="000000" w:themeColor="text1"/>
              </w:rPr>
            </w:pPr>
            <w:r w:rsidRPr="002871F3">
              <w:rPr>
                <w:color w:val="000000" w:themeColor="text1"/>
              </w:rPr>
              <w:t>Строительство инженерной инфраструктуры к земельным участкам, предоставленным многодетным семьям в п. Зональный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F" w:rsidRPr="00596848" w:rsidRDefault="000C0AAF" w:rsidP="00F543D5">
            <w:pPr>
              <w:jc w:val="right"/>
              <w:rPr>
                <w:color w:val="000000" w:themeColor="text1"/>
              </w:rPr>
            </w:pPr>
            <w:r w:rsidRPr="00596848">
              <w:rPr>
                <w:color w:val="000000" w:themeColor="text1"/>
              </w:rPr>
              <w:t>4 348,8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F" w:rsidRPr="0096058D" w:rsidRDefault="000C0AAF" w:rsidP="00F543D5">
            <w:pPr>
              <w:jc w:val="right"/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F" w:rsidRPr="0096058D" w:rsidRDefault="000C0AAF" w:rsidP="00F543D5">
            <w:pPr>
              <w:jc w:val="right"/>
            </w:pPr>
          </w:p>
        </w:tc>
      </w:tr>
      <w:tr w:rsidR="000C0AAF" w:rsidTr="00F543D5">
        <w:trPr>
          <w:cantSplit/>
          <w:trHeight w:val="241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AAF" w:rsidRPr="0096058D" w:rsidRDefault="000C0AAF" w:rsidP="00F543D5">
            <w:pPr>
              <w:jc w:val="center"/>
            </w:pPr>
            <w:r>
              <w:t>14</w:t>
            </w:r>
          </w:p>
        </w:tc>
        <w:tc>
          <w:tcPr>
            <w:tcW w:w="9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F" w:rsidRPr="002871F3" w:rsidRDefault="000C0AAF" w:rsidP="00F543D5">
            <w:pPr>
              <w:rPr>
                <w:color w:val="000000" w:themeColor="text1"/>
              </w:rPr>
            </w:pPr>
            <w:r w:rsidRPr="002871F3">
              <w:rPr>
                <w:color w:val="000000" w:themeColor="text1"/>
              </w:rPr>
              <w:t>Строительство объектов инженерной инфраструктуры в пос. Воробьевка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F" w:rsidRPr="00A507A7" w:rsidRDefault="00EB23D9" w:rsidP="00A71171">
            <w:pPr>
              <w:jc w:val="right"/>
              <w:rPr>
                <w:color w:val="000000" w:themeColor="text1"/>
              </w:rPr>
            </w:pPr>
            <w:r w:rsidRPr="00EB23D9">
              <w:rPr>
                <w:color w:val="000000" w:themeColor="text1"/>
              </w:rPr>
              <w:t>174</w:t>
            </w:r>
            <w:r>
              <w:rPr>
                <w:color w:val="000000" w:themeColor="text1"/>
              </w:rPr>
              <w:t xml:space="preserve"> </w:t>
            </w:r>
            <w:r w:rsidRPr="00EB23D9">
              <w:rPr>
                <w:color w:val="000000" w:themeColor="text1"/>
              </w:rPr>
              <w:t>709,5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F" w:rsidRPr="0096058D" w:rsidRDefault="000C0AAF" w:rsidP="00F543D5">
            <w:pPr>
              <w:jc w:val="right"/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F" w:rsidRPr="0096058D" w:rsidRDefault="000C0AAF" w:rsidP="00F543D5">
            <w:pPr>
              <w:jc w:val="right"/>
            </w:pPr>
          </w:p>
        </w:tc>
      </w:tr>
      <w:tr w:rsidR="000C0AAF" w:rsidTr="00F543D5">
        <w:trPr>
          <w:cantSplit/>
          <w:trHeight w:val="232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AAF" w:rsidRPr="0096058D" w:rsidRDefault="000C0AAF" w:rsidP="00F543D5">
            <w:pPr>
              <w:jc w:val="center"/>
            </w:pPr>
            <w:r>
              <w:t>15</w:t>
            </w:r>
          </w:p>
        </w:tc>
        <w:tc>
          <w:tcPr>
            <w:tcW w:w="9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F" w:rsidRPr="002871F3" w:rsidRDefault="000C0AAF" w:rsidP="00F543D5">
            <w:pPr>
              <w:rPr>
                <w:color w:val="000000" w:themeColor="text1"/>
              </w:rPr>
            </w:pPr>
            <w:r w:rsidRPr="002871F3">
              <w:rPr>
                <w:color w:val="000000" w:themeColor="text1"/>
              </w:rPr>
              <w:t>Строительство объектов инженерной инфраструктуры в пос. Латухино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F" w:rsidRPr="00A507A7" w:rsidRDefault="000C0AAF" w:rsidP="00A71171">
            <w:pPr>
              <w:jc w:val="right"/>
              <w:rPr>
                <w:color w:val="000000" w:themeColor="text1"/>
              </w:rPr>
            </w:pPr>
            <w:r w:rsidRPr="00A507A7">
              <w:rPr>
                <w:color w:val="000000" w:themeColor="text1"/>
              </w:rPr>
              <w:t>42 813,</w:t>
            </w:r>
            <w:r w:rsidR="00A71171" w:rsidRPr="00A507A7">
              <w:rPr>
                <w:color w:val="000000" w:themeColor="text1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F" w:rsidRPr="0096058D" w:rsidRDefault="000C0AAF" w:rsidP="00F543D5">
            <w:pPr>
              <w:jc w:val="right"/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F" w:rsidRPr="0096058D" w:rsidRDefault="000C0AAF" w:rsidP="00F543D5">
            <w:pPr>
              <w:jc w:val="right"/>
            </w:pPr>
          </w:p>
        </w:tc>
      </w:tr>
      <w:tr w:rsidR="000C0AAF" w:rsidTr="00F543D5">
        <w:trPr>
          <w:cantSplit/>
          <w:trHeight w:val="421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AAF" w:rsidRPr="0096058D" w:rsidRDefault="000C0AAF" w:rsidP="00F543D5">
            <w:pPr>
              <w:jc w:val="center"/>
            </w:pPr>
            <w:r>
              <w:t>16</w:t>
            </w:r>
          </w:p>
        </w:tc>
        <w:tc>
          <w:tcPr>
            <w:tcW w:w="9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AAF" w:rsidRPr="002871F3" w:rsidRDefault="000C0AAF" w:rsidP="000C0AAF">
            <w:pPr>
              <w:rPr>
                <w:color w:val="000000" w:themeColor="text1"/>
              </w:rPr>
            </w:pPr>
            <w:r w:rsidRPr="002871F3">
              <w:rPr>
                <w:color w:val="000000" w:themeColor="text1"/>
              </w:rPr>
              <w:t>Строительство сетей горячего водоснаб</w:t>
            </w:r>
            <w:r w:rsidR="0068253E">
              <w:rPr>
                <w:color w:val="000000" w:themeColor="text1"/>
              </w:rPr>
              <w:t xml:space="preserve">жения к многоквартирному дому № </w:t>
            </w:r>
            <w:r w:rsidRPr="002871F3">
              <w:rPr>
                <w:color w:val="000000" w:themeColor="text1"/>
              </w:rPr>
              <w:t xml:space="preserve">6 по </w:t>
            </w:r>
            <w:r w:rsidR="00A45518">
              <w:rPr>
                <w:color w:val="000000" w:themeColor="text1"/>
              </w:rPr>
              <w:t xml:space="preserve">                        </w:t>
            </w:r>
            <w:r w:rsidRPr="002871F3">
              <w:rPr>
                <w:color w:val="000000" w:themeColor="text1"/>
              </w:rPr>
              <w:t>ул. Бульварной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F" w:rsidRPr="009B45D3" w:rsidRDefault="000C0AAF" w:rsidP="00F543D5">
            <w:pPr>
              <w:jc w:val="right"/>
              <w:rPr>
                <w:color w:val="000000" w:themeColor="text1"/>
              </w:rPr>
            </w:pPr>
            <w:r w:rsidRPr="009B45D3">
              <w:rPr>
                <w:color w:val="000000" w:themeColor="text1"/>
              </w:rPr>
              <w:t>220,0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F" w:rsidRPr="0096058D" w:rsidRDefault="000C0AAF" w:rsidP="00F543D5">
            <w:pPr>
              <w:jc w:val="right"/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F" w:rsidRPr="0096058D" w:rsidRDefault="000C0AAF" w:rsidP="00F543D5">
            <w:pPr>
              <w:jc w:val="right"/>
            </w:pPr>
          </w:p>
        </w:tc>
      </w:tr>
      <w:tr w:rsidR="00683425" w:rsidTr="003A7E9E">
        <w:trPr>
          <w:cantSplit/>
        </w:trPr>
        <w:tc>
          <w:tcPr>
            <w:tcW w:w="10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3425" w:rsidRPr="0096058D" w:rsidRDefault="00683425" w:rsidP="00F543D5">
            <w:pPr>
              <w:jc w:val="center"/>
              <w:rPr>
                <w:b/>
              </w:rPr>
            </w:pPr>
            <w:r w:rsidRPr="0096058D">
              <w:rPr>
                <w:b/>
              </w:rPr>
              <w:lastRenderedPageBreak/>
              <w:t>КОМИТЕТ ПО СТРОИТЕЛЬСТВУ И ИНЖЕНЕРНОЙ ЗАЩИТЕ АДМИНИСТРАЦИИ МУНИЦИПАЛЬНОГО ОБРАЗОВАНИЯ «ГОРОД САРАТОВ»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3425" w:rsidRPr="000C0AAF" w:rsidRDefault="00046C6E" w:rsidP="005F65DD">
            <w:pPr>
              <w:jc w:val="right"/>
              <w:rPr>
                <w:b/>
              </w:rPr>
            </w:pPr>
            <w:r w:rsidRPr="00046C6E">
              <w:rPr>
                <w:b/>
              </w:rPr>
              <w:t>3</w:t>
            </w:r>
            <w:r>
              <w:rPr>
                <w:b/>
              </w:rPr>
              <w:t> </w:t>
            </w:r>
            <w:r w:rsidRPr="00046C6E">
              <w:rPr>
                <w:b/>
              </w:rPr>
              <w:t>844</w:t>
            </w:r>
            <w:r>
              <w:rPr>
                <w:b/>
              </w:rPr>
              <w:t xml:space="preserve"> </w:t>
            </w:r>
            <w:r w:rsidRPr="00046C6E">
              <w:rPr>
                <w:b/>
              </w:rPr>
              <w:t>190,</w:t>
            </w:r>
            <w:r w:rsidR="005F65DD">
              <w:rPr>
                <w:b/>
              </w:rPr>
              <w:t>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3425" w:rsidRPr="009B2896" w:rsidRDefault="00046C6E" w:rsidP="00A507A7">
            <w:pPr>
              <w:jc w:val="right"/>
              <w:rPr>
                <w:b/>
              </w:rPr>
            </w:pPr>
            <w:r w:rsidRPr="00046C6E">
              <w:rPr>
                <w:b/>
              </w:rPr>
              <w:t>1</w:t>
            </w:r>
            <w:r>
              <w:rPr>
                <w:b/>
              </w:rPr>
              <w:t> </w:t>
            </w:r>
            <w:r w:rsidRPr="00046C6E">
              <w:rPr>
                <w:b/>
              </w:rPr>
              <w:t>689</w:t>
            </w:r>
            <w:r>
              <w:rPr>
                <w:b/>
              </w:rPr>
              <w:t xml:space="preserve"> </w:t>
            </w:r>
            <w:r w:rsidRPr="00046C6E">
              <w:rPr>
                <w:b/>
              </w:rPr>
              <w:t>358,4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425" w:rsidRPr="0096058D" w:rsidRDefault="00046C6E" w:rsidP="00046C6E">
            <w:pPr>
              <w:jc w:val="right"/>
              <w:rPr>
                <w:b/>
              </w:rPr>
            </w:pPr>
            <w:r w:rsidRPr="00046C6E">
              <w:rPr>
                <w:b/>
              </w:rPr>
              <w:t>43,9</w:t>
            </w:r>
            <w:r>
              <w:rPr>
                <w:b/>
              </w:rPr>
              <w:t xml:space="preserve"> </w:t>
            </w:r>
          </w:p>
        </w:tc>
      </w:tr>
      <w:tr w:rsidR="000C0AAF" w:rsidTr="00F543D5">
        <w:trPr>
          <w:cantSplit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AAF" w:rsidRPr="0096058D" w:rsidRDefault="000C0AAF" w:rsidP="00F543D5">
            <w:pPr>
              <w:jc w:val="center"/>
            </w:pPr>
            <w:r>
              <w:t>17</w:t>
            </w:r>
          </w:p>
        </w:tc>
        <w:tc>
          <w:tcPr>
            <w:tcW w:w="9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F" w:rsidRPr="002871F3" w:rsidRDefault="000C0AAF" w:rsidP="00F543D5">
            <w:pPr>
              <w:rPr>
                <w:color w:val="000000" w:themeColor="text1"/>
              </w:rPr>
            </w:pPr>
            <w:r w:rsidRPr="002871F3">
              <w:rPr>
                <w:color w:val="000000" w:themeColor="text1"/>
              </w:rPr>
              <w:t>Детский сад на 160 мест в ЖК «Изумрудный» в Волжском районе г. Саратова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F" w:rsidRPr="002871F3" w:rsidRDefault="000C0AAF" w:rsidP="00F543D5">
            <w:pPr>
              <w:jc w:val="right"/>
              <w:rPr>
                <w:color w:val="000000" w:themeColor="text1"/>
              </w:rPr>
            </w:pPr>
            <w:r w:rsidRPr="002871F3">
              <w:rPr>
                <w:color w:val="000000" w:themeColor="text1"/>
              </w:rPr>
              <w:t>2 946,6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F" w:rsidRPr="002871F3" w:rsidRDefault="00A507A7" w:rsidP="0008464E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900,0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F" w:rsidRPr="002871F3" w:rsidRDefault="002871F3" w:rsidP="00F543D5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30,5</w:t>
            </w:r>
          </w:p>
        </w:tc>
      </w:tr>
      <w:tr w:rsidR="000C0AAF" w:rsidTr="00F543D5">
        <w:trPr>
          <w:cantSplit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AAF" w:rsidRPr="0096058D" w:rsidRDefault="000C0AAF" w:rsidP="00F543D5">
            <w:pPr>
              <w:jc w:val="center"/>
            </w:pPr>
            <w:r>
              <w:t>18</w:t>
            </w:r>
          </w:p>
        </w:tc>
        <w:tc>
          <w:tcPr>
            <w:tcW w:w="9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F" w:rsidRPr="002871F3" w:rsidRDefault="000C0AAF" w:rsidP="00F543D5">
            <w:pPr>
              <w:rPr>
                <w:color w:val="000000" w:themeColor="text1"/>
              </w:rPr>
            </w:pPr>
            <w:r w:rsidRPr="002871F3">
              <w:rPr>
                <w:color w:val="000000" w:themeColor="text1"/>
              </w:rPr>
              <w:t>Детский сад на 160 мест в Заводском районе г. Саратова по адресу: г. Саратов, ул. Огородная, 176 (погашение кредиторской задолженности)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F" w:rsidRPr="002871F3" w:rsidRDefault="000C0AAF" w:rsidP="00F543D5">
            <w:pPr>
              <w:jc w:val="right"/>
              <w:rPr>
                <w:color w:val="000000" w:themeColor="text1"/>
              </w:rPr>
            </w:pPr>
            <w:r w:rsidRPr="002871F3">
              <w:rPr>
                <w:color w:val="000000" w:themeColor="text1"/>
              </w:rPr>
              <w:t>1 919,3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F" w:rsidRPr="002871F3" w:rsidRDefault="000C0AAF" w:rsidP="00F543D5">
            <w:pPr>
              <w:jc w:val="right"/>
              <w:rPr>
                <w:color w:val="000000" w:themeColor="text1"/>
              </w:rPr>
            </w:pPr>
            <w:r w:rsidRPr="002871F3">
              <w:rPr>
                <w:color w:val="000000" w:themeColor="text1"/>
              </w:rPr>
              <w:t>1 919,2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F" w:rsidRPr="002871F3" w:rsidRDefault="000C0AAF" w:rsidP="00F543D5">
            <w:pPr>
              <w:jc w:val="right"/>
              <w:rPr>
                <w:color w:val="000000" w:themeColor="text1"/>
              </w:rPr>
            </w:pPr>
            <w:r w:rsidRPr="002871F3">
              <w:rPr>
                <w:color w:val="000000" w:themeColor="text1"/>
              </w:rPr>
              <w:t>99,9</w:t>
            </w:r>
          </w:p>
        </w:tc>
      </w:tr>
      <w:tr w:rsidR="000C0AAF" w:rsidTr="00F543D5">
        <w:trPr>
          <w:cantSplit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AAF" w:rsidRPr="0096058D" w:rsidRDefault="000C0AAF" w:rsidP="00F543D5">
            <w:pPr>
              <w:jc w:val="center"/>
            </w:pPr>
            <w:r>
              <w:t>19</w:t>
            </w:r>
          </w:p>
        </w:tc>
        <w:tc>
          <w:tcPr>
            <w:tcW w:w="9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F" w:rsidRPr="002871F3" w:rsidRDefault="000C0AAF" w:rsidP="00F543D5">
            <w:pPr>
              <w:rPr>
                <w:color w:val="000000" w:themeColor="text1"/>
              </w:rPr>
            </w:pPr>
            <w:r w:rsidRPr="002871F3">
              <w:rPr>
                <w:color w:val="000000" w:themeColor="text1"/>
              </w:rPr>
              <w:t>Детский сад на 160 мест в микрорайоне по ул. Ипподромная (на части бывших земель ФГБНУ «НИИСХ Юго-Востока») (погашение кредиторской задолженности)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F" w:rsidRPr="002871F3" w:rsidRDefault="000C0AAF" w:rsidP="00F543D5">
            <w:pPr>
              <w:jc w:val="right"/>
              <w:rPr>
                <w:color w:val="000000" w:themeColor="text1"/>
              </w:rPr>
            </w:pPr>
            <w:r w:rsidRPr="002871F3">
              <w:rPr>
                <w:color w:val="000000" w:themeColor="text1"/>
              </w:rPr>
              <w:t>2 200,7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F" w:rsidRPr="002871F3" w:rsidRDefault="000C0AAF" w:rsidP="00F543D5">
            <w:pPr>
              <w:jc w:val="right"/>
              <w:rPr>
                <w:color w:val="000000" w:themeColor="text1"/>
              </w:rPr>
            </w:pPr>
            <w:r w:rsidRPr="002871F3">
              <w:rPr>
                <w:color w:val="000000" w:themeColor="text1"/>
              </w:rPr>
              <w:t>2 200,6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F" w:rsidRPr="002871F3" w:rsidRDefault="000C0AAF" w:rsidP="00F543D5">
            <w:pPr>
              <w:jc w:val="right"/>
              <w:rPr>
                <w:color w:val="000000" w:themeColor="text1"/>
              </w:rPr>
            </w:pPr>
            <w:r w:rsidRPr="002871F3">
              <w:rPr>
                <w:color w:val="000000" w:themeColor="text1"/>
              </w:rPr>
              <w:t>99,9</w:t>
            </w:r>
          </w:p>
        </w:tc>
      </w:tr>
      <w:tr w:rsidR="000C0AAF" w:rsidTr="00F543D5">
        <w:trPr>
          <w:cantSplit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AAF" w:rsidRPr="0096058D" w:rsidRDefault="000C0AAF" w:rsidP="00F543D5">
            <w:pPr>
              <w:jc w:val="center"/>
            </w:pPr>
            <w:r>
              <w:t>20</w:t>
            </w:r>
          </w:p>
        </w:tc>
        <w:tc>
          <w:tcPr>
            <w:tcW w:w="9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F" w:rsidRPr="002871F3" w:rsidRDefault="000C0AAF" w:rsidP="00F543D5">
            <w:pPr>
              <w:rPr>
                <w:color w:val="000000" w:themeColor="text1"/>
              </w:rPr>
            </w:pPr>
            <w:r w:rsidRPr="002871F3">
              <w:rPr>
                <w:color w:val="000000" w:themeColor="text1"/>
              </w:rPr>
              <w:t>Детский сад на 160 мест по ул. Лопатина Гора, д. б/н в Заводском районе г. Саратова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F" w:rsidRPr="002871F3" w:rsidRDefault="000C0AAF" w:rsidP="00F543D5">
            <w:pPr>
              <w:jc w:val="right"/>
              <w:rPr>
                <w:color w:val="000000" w:themeColor="text1"/>
              </w:rPr>
            </w:pPr>
            <w:r w:rsidRPr="002871F3">
              <w:rPr>
                <w:color w:val="000000" w:themeColor="text1"/>
              </w:rPr>
              <w:t>1 180,9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F" w:rsidRPr="002871F3" w:rsidRDefault="000C0AAF" w:rsidP="00F543D5">
            <w:pPr>
              <w:jc w:val="right"/>
              <w:rPr>
                <w:color w:val="000000" w:themeColor="text1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F" w:rsidRPr="002871F3" w:rsidRDefault="000C0AAF" w:rsidP="00F543D5">
            <w:pPr>
              <w:jc w:val="right"/>
              <w:rPr>
                <w:color w:val="000000" w:themeColor="text1"/>
              </w:rPr>
            </w:pPr>
          </w:p>
        </w:tc>
      </w:tr>
      <w:tr w:rsidR="000C0AAF" w:rsidTr="00F543D5">
        <w:trPr>
          <w:cantSplit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AAF" w:rsidRPr="0096058D" w:rsidRDefault="000C0AAF" w:rsidP="00F543D5">
            <w:pPr>
              <w:jc w:val="center"/>
            </w:pPr>
            <w:r w:rsidRPr="0096058D">
              <w:t>21</w:t>
            </w:r>
          </w:p>
        </w:tc>
        <w:tc>
          <w:tcPr>
            <w:tcW w:w="9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F" w:rsidRPr="002871F3" w:rsidRDefault="009D4509" w:rsidP="00F543D5">
            <w:pPr>
              <w:rPr>
                <w:color w:val="000000" w:themeColor="text1"/>
              </w:rPr>
            </w:pPr>
            <w:r w:rsidRPr="009D4509">
              <w:rPr>
                <w:color w:val="000000" w:themeColor="text1"/>
              </w:rPr>
              <w:t>Здание музея (художественной галереи) на земельном участке с кадастровым номером 64:48:010245:273, в целях регенерации исторической застройки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F" w:rsidRPr="002871F3" w:rsidRDefault="000C0AAF" w:rsidP="00F543D5">
            <w:pPr>
              <w:jc w:val="right"/>
              <w:rPr>
                <w:color w:val="000000" w:themeColor="text1"/>
              </w:rPr>
            </w:pPr>
            <w:r w:rsidRPr="002871F3">
              <w:rPr>
                <w:color w:val="000000" w:themeColor="text1"/>
              </w:rPr>
              <w:t>4 500,1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F" w:rsidRPr="002871F3" w:rsidRDefault="009D4509" w:rsidP="00F543D5">
            <w:pPr>
              <w:jc w:val="right"/>
              <w:rPr>
                <w:color w:val="000000" w:themeColor="text1"/>
              </w:rPr>
            </w:pPr>
            <w:r w:rsidRPr="009D4509">
              <w:rPr>
                <w:color w:val="000000" w:themeColor="text1"/>
              </w:rPr>
              <w:t>120</w:t>
            </w:r>
            <w:r>
              <w:rPr>
                <w:color w:val="000000" w:themeColor="text1"/>
              </w:rPr>
              <w:t>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F" w:rsidRPr="002871F3" w:rsidRDefault="009D4509" w:rsidP="00F543D5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2,7</w:t>
            </w:r>
          </w:p>
        </w:tc>
      </w:tr>
      <w:tr w:rsidR="000C0AAF" w:rsidTr="00F543D5">
        <w:trPr>
          <w:cantSplit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AAF" w:rsidRPr="0096058D" w:rsidRDefault="000C0AAF" w:rsidP="00F543D5">
            <w:pPr>
              <w:jc w:val="center"/>
            </w:pPr>
            <w:r w:rsidRPr="0096058D">
              <w:t>22</w:t>
            </w:r>
          </w:p>
        </w:tc>
        <w:tc>
          <w:tcPr>
            <w:tcW w:w="9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F" w:rsidRPr="002871F3" w:rsidRDefault="000C0AAF" w:rsidP="00F543D5">
            <w:pPr>
              <w:rPr>
                <w:color w:val="000000" w:themeColor="text1"/>
              </w:rPr>
            </w:pPr>
            <w:r w:rsidRPr="002871F3">
              <w:rPr>
                <w:color w:val="000000" w:themeColor="text1"/>
              </w:rPr>
              <w:t>Здание физкультурно-оздоровительного комплекса «Торпедо»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F" w:rsidRPr="002871F3" w:rsidRDefault="000C0AAF" w:rsidP="00F543D5">
            <w:pPr>
              <w:jc w:val="right"/>
              <w:rPr>
                <w:color w:val="000000" w:themeColor="text1"/>
              </w:rPr>
            </w:pPr>
            <w:r w:rsidRPr="002871F3">
              <w:rPr>
                <w:color w:val="000000" w:themeColor="text1"/>
              </w:rPr>
              <w:t>315,2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F" w:rsidRPr="002871F3" w:rsidRDefault="000C0AAF" w:rsidP="00F543D5">
            <w:pPr>
              <w:jc w:val="right"/>
              <w:rPr>
                <w:color w:val="000000" w:themeColor="text1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F" w:rsidRPr="002871F3" w:rsidRDefault="000C0AAF" w:rsidP="00F543D5">
            <w:pPr>
              <w:jc w:val="right"/>
              <w:rPr>
                <w:color w:val="000000" w:themeColor="text1"/>
              </w:rPr>
            </w:pPr>
          </w:p>
        </w:tc>
      </w:tr>
      <w:tr w:rsidR="000C0AAF" w:rsidTr="00F543D5">
        <w:trPr>
          <w:cantSplit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AAF" w:rsidRPr="0096058D" w:rsidRDefault="000C0AAF" w:rsidP="00F543D5">
            <w:pPr>
              <w:jc w:val="center"/>
            </w:pPr>
            <w:r w:rsidRPr="0096058D">
              <w:t>23</w:t>
            </w:r>
          </w:p>
        </w:tc>
        <w:tc>
          <w:tcPr>
            <w:tcW w:w="9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F" w:rsidRPr="002871F3" w:rsidRDefault="000C0AAF" w:rsidP="00F543D5">
            <w:pPr>
              <w:rPr>
                <w:color w:val="000000" w:themeColor="text1"/>
              </w:rPr>
            </w:pPr>
            <w:r w:rsidRPr="002871F3">
              <w:rPr>
                <w:color w:val="000000" w:themeColor="text1"/>
              </w:rPr>
              <w:t>Ледовая арена на территории МОУ «Гимназия №</w:t>
            </w:r>
            <w:r w:rsidR="0068253E">
              <w:rPr>
                <w:color w:val="000000" w:themeColor="text1"/>
              </w:rPr>
              <w:t xml:space="preserve"> </w:t>
            </w:r>
            <w:r w:rsidRPr="002871F3">
              <w:rPr>
                <w:color w:val="000000" w:themeColor="text1"/>
              </w:rPr>
              <w:t>89» в микрорайоне Елшанка г. Саратова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F" w:rsidRPr="002871F3" w:rsidRDefault="009D4509" w:rsidP="00F543D5">
            <w:pPr>
              <w:jc w:val="right"/>
              <w:rPr>
                <w:color w:val="000000" w:themeColor="text1"/>
              </w:rPr>
            </w:pPr>
            <w:r w:rsidRPr="009D4509">
              <w:rPr>
                <w:color w:val="000000" w:themeColor="text1"/>
              </w:rPr>
              <w:t>159</w:t>
            </w:r>
            <w:r>
              <w:rPr>
                <w:color w:val="000000" w:themeColor="text1"/>
              </w:rPr>
              <w:t xml:space="preserve"> </w:t>
            </w:r>
            <w:r w:rsidRPr="009D4509">
              <w:rPr>
                <w:color w:val="000000" w:themeColor="text1"/>
              </w:rPr>
              <w:t>783,1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F" w:rsidRPr="002871F3" w:rsidRDefault="009D4509" w:rsidP="00F543D5">
            <w:pPr>
              <w:jc w:val="right"/>
              <w:rPr>
                <w:color w:val="000000" w:themeColor="text1"/>
              </w:rPr>
            </w:pPr>
            <w:r w:rsidRPr="009D4509">
              <w:rPr>
                <w:color w:val="000000" w:themeColor="text1"/>
              </w:rPr>
              <w:t>60</w:t>
            </w:r>
            <w:r>
              <w:rPr>
                <w:color w:val="000000" w:themeColor="text1"/>
              </w:rPr>
              <w:t xml:space="preserve"> </w:t>
            </w:r>
            <w:r w:rsidRPr="009D4509">
              <w:rPr>
                <w:color w:val="000000" w:themeColor="text1"/>
              </w:rPr>
              <w:t>346,6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F" w:rsidRPr="002871F3" w:rsidRDefault="00A10047" w:rsidP="00A10047">
            <w:pPr>
              <w:jc w:val="right"/>
              <w:rPr>
                <w:color w:val="000000" w:themeColor="text1"/>
              </w:rPr>
            </w:pPr>
            <w:r w:rsidRPr="00A10047">
              <w:rPr>
                <w:color w:val="000000" w:themeColor="text1"/>
              </w:rPr>
              <w:t>37,</w:t>
            </w:r>
            <w:r>
              <w:rPr>
                <w:color w:val="000000" w:themeColor="text1"/>
              </w:rPr>
              <w:t>8</w:t>
            </w:r>
          </w:p>
        </w:tc>
      </w:tr>
      <w:tr w:rsidR="000C0AAF" w:rsidTr="00F543D5">
        <w:trPr>
          <w:cantSplit/>
          <w:trHeight w:val="595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AAF" w:rsidRPr="0096058D" w:rsidRDefault="000C0AAF" w:rsidP="00F543D5">
            <w:pPr>
              <w:jc w:val="center"/>
            </w:pPr>
            <w:r w:rsidRPr="0096058D">
              <w:t>24</w:t>
            </w:r>
          </w:p>
        </w:tc>
        <w:tc>
          <w:tcPr>
            <w:tcW w:w="9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AAF" w:rsidRPr="002871F3" w:rsidRDefault="000C0AAF" w:rsidP="00F543D5">
            <w:pPr>
              <w:rPr>
                <w:color w:val="000000" w:themeColor="text1"/>
              </w:rPr>
            </w:pPr>
            <w:r w:rsidRPr="002871F3">
              <w:rPr>
                <w:color w:val="000000" w:themeColor="text1"/>
              </w:rPr>
              <w:t>Ливневая канализация по ул. им. Бардина И.П., от ул. им. Академика О.К. Антонова до ул. им. Тархова С.Ф. Ленинского района г. Саратова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F" w:rsidRPr="002871F3" w:rsidRDefault="000C0AAF" w:rsidP="00F543D5">
            <w:pPr>
              <w:jc w:val="right"/>
              <w:rPr>
                <w:color w:val="000000" w:themeColor="text1"/>
              </w:rPr>
            </w:pPr>
            <w:r w:rsidRPr="002871F3">
              <w:rPr>
                <w:color w:val="000000" w:themeColor="text1"/>
              </w:rPr>
              <w:t>2 000,0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F" w:rsidRPr="002871F3" w:rsidRDefault="00A10047" w:rsidP="00F543D5">
            <w:pPr>
              <w:jc w:val="right"/>
              <w:rPr>
                <w:color w:val="000000" w:themeColor="text1"/>
              </w:rPr>
            </w:pPr>
            <w:r w:rsidRPr="00A10047">
              <w:rPr>
                <w:color w:val="000000" w:themeColor="text1"/>
              </w:rPr>
              <w:t>1</w:t>
            </w:r>
            <w:r>
              <w:rPr>
                <w:color w:val="000000" w:themeColor="text1"/>
              </w:rPr>
              <w:t xml:space="preserve"> </w:t>
            </w:r>
            <w:r w:rsidRPr="00A10047">
              <w:rPr>
                <w:color w:val="000000" w:themeColor="text1"/>
              </w:rPr>
              <w:t>512,8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AF" w:rsidRPr="002871F3" w:rsidRDefault="00A10047" w:rsidP="00F543D5">
            <w:pPr>
              <w:jc w:val="right"/>
              <w:rPr>
                <w:color w:val="000000" w:themeColor="text1"/>
              </w:rPr>
            </w:pPr>
            <w:r w:rsidRPr="00A10047">
              <w:rPr>
                <w:color w:val="000000" w:themeColor="text1"/>
              </w:rPr>
              <w:t>75,6</w:t>
            </w:r>
          </w:p>
        </w:tc>
      </w:tr>
      <w:tr w:rsidR="00540FF5" w:rsidTr="00F543D5">
        <w:trPr>
          <w:cantSplit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F5" w:rsidRPr="0096058D" w:rsidRDefault="00540FF5" w:rsidP="00F543D5">
            <w:pPr>
              <w:jc w:val="center"/>
            </w:pPr>
            <w:r w:rsidRPr="0096058D">
              <w:t>25</w:t>
            </w:r>
          </w:p>
        </w:tc>
        <w:tc>
          <w:tcPr>
            <w:tcW w:w="9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F5" w:rsidRPr="002871F3" w:rsidRDefault="00540FF5" w:rsidP="00F543D5">
            <w:pPr>
              <w:rPr>
                <w:color w:val="000000" w:themeColor="text1"/>
              </w:rPr>
            </w:pPr>
            <w:r w:rsidRPr="002871F3">
              <w:rPr>
                <w:color w:val="000000" w:themeColor="text1"/>
              </w:rPr>
              <w:t>Очистные сооружения ливневого коллектора Глебучева оврага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FF5" w:rsidRPr="002871F3" w:rsidRDefault="00540FF5" w:rsidP="00F543D5">
            <w:pPr>
              <w:jc w:val="right"/>
              <w:rPr>
                <w:color w:val="000000" w:themeColor="text1"/>
              </w:rPr>
            </w:pPr>
            <w:r w:rsidRPr="002871F3">
              <w:rPr>
                <w:color w:val="000000" w:themeColor="text1"/>
              </w:rPr>
              <w:t>2 900,0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FF5" w:rsidRPr="002871F3" w:rsidRDefault="00540FF5" w:rsidP="00F543D5">
            <w:pPr>
              <w:jc w:val="right"/>
              <w:rPr>
                <w:color w:val="000000" w:themeColor="text1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FF5" w:rsidRPr="002871F3" w:rsidRDefault="00540FF5" w:rsidP="00F543D5">
            <w:pPr>
              <w:jc w:val="right"/>
              <w:rPr>
                <w:color w:val="000000" w:themeColor="text1"/>
              </w:rPr>
            </w:pPr>
          </w:p>
        </w:tc>
      </w:tr>
      <w:tr w:rsidR="00540FF5" w:rsidTr="00F543D5">
        <w:trPr>
          <w:cantSplit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F5" w:rsidRPr="0096058D" w:rsidRDefault="00540FF5" w:rsidP="00F543D5">
            <w:pPr>
              <w:jc w:val="center"/>
            </w:pPr>
            <w:r w:rsidRPr="0096058D">
              <w:t>26</w:t>
            </w:r>
          </w:p>
        </w:tc>
        <w:tc>
          <w:tcPr>
            <w:tcW w:w="9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F5" w:rsidRPr="002871F3" w:rsidRDefault="00540FF5" w:rsidP="00F543D5">
            <w:pPr>
              <w:rPr>
                <w:color w:val="000000" w:themeColor="text1"/>
              </w:rPr>
            </w:pPr>
            <w:r w:rsidRPr="00540FF5">
              <w:rPr>
                <w:color w:val="000000" w:themeColor="text1"/>
              </w:rPr>
              <w:t>Приобретение жилых помещений в многоквартирных домах, строительство в рамках ведомственной целевой программы «Переселение граждан из аварийного жилищного фонда в 2022-2026 годах»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FF5" w:rsidRPr="002871F3" w:rsidRDefault="00540FF5" w:rsidP="005F65DD">
            <w:pPr>
              <w:jc w:val="right"/>
              <w:rPr>
                <w:color w:val="000000" w:themeColor="text1"/>
              </w:rPr>
            </w:pPr>
            <w:r w:rsidRPr="00540FF5">
              <w:rPr>
                <w:color w:val="000000" w:themeColor="text1"/>
              </w:rPr>
              <w:t>1 970 790,</w:t>
            </w:r>
            <w:r w:rsidR="005F65DD">
              <w:rPr>
                <w:color w:val="000000" w:themeColor="text1"/>
              </w:rPr>
              <w:t>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FF5" w:rsidRPr="002871F3" w:rsidRDefault="00540FF5" w:rsidP="00F543D5">
            <w:pPr>
              <w:jc w:val="right"/>
              <w:rPr>
                <w:color w:val="000000" w:themeColor="text1"/>
              </w:rPr>
            </w:pPr>
            <w:r w:rsidRPr="00540FF5">
              <w:rPr>
                <w:color w:val="000000" w:themeColor="text1"/>
              </w:rPr>
              <w:t>533 166,3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FF5" w:rsidRPr="002871F3" w:rsidRDefault="00540FF5" w:rsidP="00540FF5">
            <w:pPr>
              <w:jc w:val="right"/>
              <w:rPr>
                <w:color w:val="000000" w:themeColor="text1"/>
              </w:rPr>
            </w:pPr>
            <w:r w:rsidRPr="00540FF5">
              <w:rPr>
                <w:color w:val="000000" w:themeColor="text1"/>
              </w:rPr>
              <w:t>27,</w:t>
            </w:r>
            <w:r>
              <w:rPr>
                <w:color w:val="000000" w:themeColor="text1"/>
              </w:rPr>
              <w:t>1</w:t>
            </w:r>
          </w:p>
        </w:tc>
      </w:tr>
      <w:tr w:rsidR="00540FF5" w:rsidTr="00F543D5">
        <w:trPr>
          <w:cantSplit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F5" w:rsidRPr="0096058D" w:rsidRDefault="00540FF5" w:rsidP="00F543D5">
            <w:pPr>
              <w:jc w:val="center"/>
            </w:pPr>
            <w:r w:rsidRPr="0096058D">
              <w:t>27</w:t>
            </w:r>
          </w:p>
        </w:tc>
        <w:tc>
          <w:tcPr>
            <w:tcW w:w="9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F5" w:rsidRPr="002871F3" w:rsidRDefault="00540FF5" w:rsidP="00F543D5">
            <w:pPr>
              <w:rPr>
                <w:color w:val="000000" w:themeColor="text1"/>
              </w:rPr>
            </w:pPr>
            <w:r w:rsidRPr="002871F3">
              <w:rPr>
                <w:color w:val="000000" w:themeColor="text1"/>
              </w:rPr>
              <w:t>Пристройка к МОУ «СОШ № 66 имени Н.И. Вавилова» по адресу: г. Саратов, ул. Державинская,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FF5" w:rsidRPr="002871F3" w:rsidRDefault="00540FF5" w:rsidP="00F543D5">
            <w:pPr>
              <w:jc w:val="right"/>
              <w:rPr>
                <w:color w:val="000000" w:themeColor="text1"/>
              </w:rPr>
            </w:pPr>
            <w:r w:rsidRPr="00A10047">
              <w:rPr>
                <w:color w:val="000000" w:themeColor="text1"/>
              </w:rPr>
              <w:t>475</w:t>
            </w:r>
            <w:r>
              <w:rPr>
                <w:color w:val="000000" w:themeColor="text1"/>
              </w:rPr>
              <w:t xml:space="preserve"> </w:t>
            </w:r>
            <w:r w:rsidRPr="00A10047">
              <w:rPr>
                <w:color w:val="000000" w:themeColor="text1"/>
              </w:rPr>
              <w:t>977,6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FF5" w:rsidRPr="002871F3" w:rsidRDefault="00540FF5" w:rsidP="0008464E">
            <w:pPr>
              <w:jc w:val="right"/>
              <w:rPr>
                <w:color w:val="000000" w:themeColor="text1"/>
              </w:rPr>
            </w:pPr>
            <w:r w:rsidRPr="00A10047">
              <w:rPr>
                <w:color w:val="000000" w:themeColor="text1"/>
              </w:rPr>
              <w:t>262</w:t>
            </w:r>
            <w:r>
              <w:rPr>
                <w:color w:val="000000" w:themeColor="text1"/>
              </w:rPr>
              <w:t xml:space="preserve"> </w:t>
            </w:r>
            <w:r w:rsidRPr="00A10047">
              <w:rPr>
                <w:color w:val="000000" w:themeColor="text1"/>
              </w:rPr>
              <w:t>293,6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FF5" w:rsidRPr="002871F3" w:rsidRDefault="00540FF5" w:rsidP="00A10047">
            <w:pPr>
              <w:jc w:val="right"/>
              <w:rPr>
                <w:color w:val="000000" w:themeColor="text1"/>
              </w:rPr>
            </w:pPr>
            <w:r w:rsidRPr="00A10047">
              <w:rPr>
                <w:color w:val="000000" w:themeColor="text1"/>
              </w:rPr>
              <w:t>55,1</w:t>
            </w:r>
            <w:r>
              <w:rPr>
                <w:color w:val="000000" w:themeColor="text1"/>
              </w:rPr>
              <w:t xml:space="preserve"> </w:t>
            </w:r>
          </w:p>
        </w:tc>
      </w:tr>
      <w:tr w:rsidR="00540FF5" w:rsidTr="00F543D5">
        <w:trPr>
          <w:cantSplit/>
          <w:trHeight w:val="265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F5" w:rsidRPr="0096058D" w:rsidRDefault="00540FF5" w:rsidP="00F543D5">
            <w:pPr>
              <w:jc w:val="center"/>
            </w:pPr>
            <w:r w:rsidRPr="0096058D">
              <w:t>2</w:t>
            </w:r>
            <w:r>
              <w:t>8</w:t>
            </w:r>
          </w:p>
        </w:tc>
        <w:tc>
          <w:tcPr>
            <w:tcW w:w="9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F5" w:rsidRPr="002871F3" w:rsidRDefault="00540FF5" w:rsidP="00F543D5">
            <w:pPr>
              <w:rPr>
                <w:color w:val="000000" w:themeColor="text1"/>
              </w:rPr>
            </w:pPr>
            <w:r w:rsidRPr="002871F3">
              <w:rPr>
                <w:color w:val="000000" w:themeColor="text1"/>
              </w:rPr>
              <w:t>Пристройка на 275 мест к МОУ «СОШ № 103» в Ленинском районе г. Саратова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FF5" w:rsidRPr="002871F3" w:rsidRDefault="00540FF5" w:rsidP="00F543D5">
            <w:pPr>
              <w:jc w:val="right"/>
              <w:rPr>
                <w:color w:val="000000" w:themeColor="text1"/>
              </w:rPr>
            </w:pPr>
            <w:r w:rsidRPr="002871F3">
              <w:rPr>
                <w:color w:val="000000" w:themeColor="text1"/>
              </w:rPr>
              <w:t>229 596,9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FF5" w:rsidRPr="002871F3" w:rsidRDefault="00540FF5" w:rsidP="00F543D5">
            <w:pPr>
              <w:jc w:val="right"/>
              <w:rPr>
                <w:color w:val="000000" w:themeColor="text1"/>
              </w:rPr>
            </w:pPr>
            <w:r w:rsidRPr="00A10047">
              <w:rPr>
                <w:color w:val="000000" w:themeColor="text1"/>
              </w:rPr>
              <w:t>146</w:t>
            </w:r>
            <w:r>
              <w:rPr>
                <w:color w:val="000000" w:themeColor="text1"/>
              </w:rPr>
              <w:t xml:space="preserve"> </w:t>
            </w:r>
            <w:r w:rsidRPr="00A10047">
              <w:rPr>
                <w:color w:val="000000" w:themeColor="text1"/>
              </w:rPr>
              <w:t>396,2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FF5" w:rsidRPr="002871F3" w:rsidRDefault="00540FF5" w:rsidP="00A10047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63,8</w:t>
            </w:r>
          </w:p>
        </w:tc>
      </w:tr>
      <w:tr w:rsidR="00540FF5" w:rsidTr="00F543D5">
        <w:trPr>
          <w:cantSplit/>
          <w:trHeight w:val="270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F5" w:rsidRPr="0096058D" w:rsidRDefault="00540FF5" w:rsidP="00F543D5">
            <w:pPr>
              <w:jc w:val="center"/>
            </w:pPr>
            <w:r>
              <w:t>29</w:t>
            </w:r>
          </w:p>
        </w:tc>
        <w:tc>
          <w:tcPr>
            <w:tcW w:w="9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F5" w:rsidRPr="002871F3" w:rsidRDefault="00540FF5" w:rsidP="00F543D5">
            <w:pPr>
              <w:rPr>
                <w:color w:val="000000" w:themeColor="text1"/>
              </w:rPr>
            </w:pPr>
            <w:r w:rsidRPr="002871F3">
              <w:rPr>
                <w:color w:val="000000" w:themeColor="text1"/>
              </w:rPr>
              <w:t>Реконструкция стадиона «Спартак», по адресу: г. Саратов, ул. Дегтярная,12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FF5" w:rsidRPr="002871F3" w:rsidRDefault="00540FF5" w:rsidP="00F543D5">
            <w:pPr>
              <w:jc w:val="right"/>
              <w:rPr>
                <w:color w:val="000000" w:themeColor="text1"/>
              </w:rPr>
            </w:pPr>
            <w:r w:rsidRPr="002871F3">
              <w:rPr>
                <w:color w:val="000000" w:themeColor="text1"/>
              </w:rPr>
              <w:t>13,7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FF5" w:rsidRPr="002871F3" w:rsidRDefault="00540FF5" w:rsidP="00F543D5">
            <w:pPr>
              <w:jc w:val="right"/>
              <w:rPr>
                <w:color w:val="000000" w:themeColor="text1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FF5" w:rsidRPr="002871F3" w:rsidRDefault="00540FF5" w:rsidP="00F543D5">
            <w:pPr>
              <w:jc w:val="right"/>
              <w:rPr>
                <w:color w:val="000000" w:themeColor="text1"/>
              </w:rPr>
            </w:pPr>
          </w:p>
        </w:tc>
      </w:tr>
      <w:tr w:rsidR="00540FF5" w:rsidTr="00F543D5">
        <w:trPr>
          <w:cantSplit/>
          <w:trHeight w:val="259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F5" w:rsidRPr="0096058D" w:rsidRDefault="00540FF5" w:rsidP="00F543D5">
            <w:pPr>
              <w:jc w:val="center"/>
            </w:pPr>
            <w:r>
              <w:t>30</w:t>
            </w:r>
          </w:p>
        </w:tc>
        <w:tc>
          <w:tcPr>
            <w:tcW w:w="9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F5" w:rsidRPr="002871F3" w:rsidRDefault="00540FF5" w:rsidP="00F543D5">
            <w:pPr>
              <w:rPr>
                <w:color w:val="000000" w:themeColor="text1"/>
              </w:rPr>
            </w:pPr>
            <w:r w:rsidRPr="002871F3">
              <w:rPr>
                <w:color w:val="000000" w:themeColor="text1"/>
              </w:rPr>
              <w:t>Система водоотведения в районе МОУ «СОШ №106» Заводского района г. Саратова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FF5" w:rsidRPr="002871F3" w:rsidRDefault="00540FF5" w:rsidP="00F543D5">
            <w:pPr>
              <w:jc w:val="right"/>
              <w:rPr>
                <w:color w:val="000000" w:themeColor="text1"/>
              </w:rPr>
            </w:pPr>
            <w:r w:rsidRPr="00540FF5">
              <w:rPr>
                <w:color w:val="000000" w:themeColor="text1"/>
              </w:rPr>
              <w:t>7</w:t>
            </w:r>
            <w:r>
              <w:rPr>
                <w:color w:val="000000" w:themeColor="text1"/>
              </w:rPr>
              <w:t xml:space="preserve"> </w:t>
            </w:r>
            <w:r w:rsidRPr="00540FF5">
              <w:rPr>
                <w:color w:val="000000" w:themeColor="text1"/>
              </w:rPr>
              <w:t>479,8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FF5" w:rsidRPr="002871F3" w:rsidRDefault="00540FF5" w:rsidP="00F543D5">
            <w:pPr>
              <w:jc w:val="right"/>
              <w:rPr>
                <w:color w:val="000000" w:themeColor="text1"/>
              </w:rPr>
            </w:pPr>
            <w:r w:rsidRPr="00540FF5">
              <w:rPr>
                <w:color w:val="000000" w:themeColor="text1"/>
              </w:rPr>
              <w:t>7</w:t>
            </w:r>
            <w:r>
              <w:rPr>
                <w:color w:val="000000" w:themeColor="text1"/>
              </w:rPr>
              <w:t xml:space="preserve"> </w:t>
            </w:r>
            <w:r w:rsidRPr="00540FF5">
              <w:rPr>
                <w:color w:val="000000" w:themeColor="text1"/>
              </w:rPr>
              <w:t>427,8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FF5" w:rsidRPr="002871F3" w:rsidRDefault="00540FF5" w:rsidP="00540FF5">
            <w:pPr>
              <w:jc w:val="right"/>
              <w:rPr>
                <w:color w:val="000000" w:themeColor="text1"/>
              </w:rPr>
            </w:pPr>
            <w:r w:rsidRPr="00540FF5">
              <w:rPr>
                <w:color w:val="000000" w:themeColor="text1"/>
              </w:rPr>
              <w:t>99,3</w:t>
            </w:r>
            <w:r>
              <w:rPr>
                <w:color w:val="000000" w:themeColor="text1"/>
              </w:rPr>
              <w:t xml:space="preserve"> </w:t>
            </w:r>
          </w:p>
        </w:tc>
      </w:tr>
      <w:tr w:rsidR="00540FF5" w:rsidTr="00F543D5">
        <w:trPr>
          <w:cantSplit/>
          <w:trHeight w:val="264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F5" w:rsidRPr="0096058D" w:rsidRDefault="00540FF5" w:rsidP="00F543D5">
            <w:pPr>
              <w:jc w:val="center"/>
            </w:pPr>
            <w:r>
              <w:t>31</w:t>
            </w:r>
          </w:p>
        </w:tc>
        <w:tc>
          <w:tcPr>
            <w:tcW w:w="9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F5" w:rsidRPr="002871F3" w:rsidRDefault="00540FF5" w:rsidP="00F543D5">
            <w:pPr>
              <w:rPr>
                <w:color w:val="000000" w:themeColor="text1"/>
              </w:rPr>
            </w:pPr>
            <w:r w:rsidRPr="002871F3">
              <w:rPr>
                <w:color w:val="000000" w:themeColor="text1"/>
              </w:rPr>
              <w:t>Снегоплавильный комплекс на ул. Ипподромная г. Саратова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FF5" w:rsidRPr="002871F3" w:rsidRDefault="00540FF5" w:rsidP="00F543D5">
            <w:pPr>
              <w:jc w:val="right"/>
              <w:rPr>
                <w:color w:val="000000" w:themeColor="text1"/>
              </w:rPr>
            </w:pPr>
            <w:r w:rsidRPr="002871F3">
              <w:rPr>
                <w:color w:val="000000" w:themeColor="text1"/>
              </w:rPr>
              <w:t>67,1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FF5" w:rsidRPr="002871F3" w:rsidRDefault="00540FF5" w:rsidP="00F543D5">
            <w:pPr>
              <w:jc w:val="right"/>
              <w:rPr>
                <w:color w:val="000000" w:themeColor="text1"/>
              </w:rPr>
            </w:pPr>
            <w:r w:rsidRPr="002871F3">
              <w:rPr>
                <w:color w:val="000000" w:themeColor="text1"/>
              </w:rPr>
              <w:t>15,0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FF5" w:rsidRPr="002871F3" w:rsidRDefault="00540FF5" w:rsidP="00F543D5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22,4</w:t>
            </w:r>
          </w:p>
        </w:tc>
      </w:tr>
      <w:tr w:rsidR="00540FF5" w:rsidTr="00F543D5">
        <w:trPr>
          <w:cantSplit/>
          <w:trHeight w:val="595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F5" w:rsidRPr="0096058D" w:rsidRDefault="00540FF5" w:rsidP="00F543D5">
            <w:pPr>
              <w:jc w:val="center"/>
            </w:pPr>
            <w:r>
              <w:t>32</w:t>
            </w:r>
          </w:p>
        </w:tc>
        <w:tc>
          <w:tcPr>
            <w:tcW w:w="9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F5" w:rsidRPr="002871F3" w:rsidRDefault="00540FF5" w:rsidP="00F543D5">
            <w:pPr>
              <w:rPr>
                <w:color w:val="000000" w:themeColor="text1"/>
              </w:rPr>
            </w:pPr>
            <w:r w:rsidRPr="00540FF5">
              <w:rPr>
                <w:color w:val="000000" w:themeColor="text1"/>
              </w:rPr>
              <w:t>Приспособление объекта культурного наследия местного (муниципального) значения «Школа, 1946 г., 1949 г.», здания школы № 72, в целях обеспечения его функционирования в современных условиях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FF5" w:rsidRPr="002871F3" w:rsidRDefault="00540FF5" w:rsidP="00F543D5">
            <w:pPr>
              <w:jc w:val="right"/>
              <w:rPr>
                <w:color w:val="000000" w:themeColor="text1"/>
              </w:rPr>
            </w:pPr>
            <w:r w:rsidRPr="002871F3">
              <w:rPr>
                <w:color w:val="000000" w:themeColor="text1"/>
              </w:rPr>
              <w:t>6 977,2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FF5" w:rsidRPr="002871F3" w:rsidRDefault="00540FF5" w:rsidP="00F543D5">
            <w:pPr>
              <w:jc w:val="right"/>
              <w:rPr>
                <w:color w:val="000000" w:themeColor="text1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FF5" w:rsidRPr="002871F3" w:rsidRDefault="00540FF5" w:rsidP="00F543D5">
            <w:pPr>
              <w:jc w:val="right"/>
              <w:rPr>
                <w:color w:val="000000" w:themeColor="text1"/>
              </w:rPr>
            </w:pPr>
          </w:p>
        </w:tc>
      </w:tr>
      <w:tr w:rsidR="00540FF5" w:rsidTr="00F543D5">
        <w:trPr>
          <w:cantSplit/>
          <w:trHeight w:val="595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F5" w:rsidRPr="0096058D" w:rsidRDefault="00540FF5" w:rsidP="00F543D5">
            <w:pPr>
              <w:jc w:val="center"/>
            </w:pPr>
            <w:r>
              <w:t>33</w:t>
            </w:r>
          </w:p>
        </w:tc>
        <w:tc>
          <w:tcPr>
            <w:tcW w:w="9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F5" w:rsidRPr="002871F3" w:rsidRDefault="00540FF5" w:rsidP="00F543D5">
            <w:pPr>
              <w:rPr>
                <w:color w:val="000000" w:themeColor="text1"/>
              </w:rPr>
            </w:pPr>
            <w:r w:rsidRPr="002871F3">
              <w:rPr>
                <w:color w:val="000000" w:themeColor="text1"/>
              </w:rPr>
              <w:t>Устройство причального сооружения в с. Синенькие муниципального образования «Город Саратов»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FF5" w:rsidRPr="002871F3" w:rsidRDefault="00540FF5" w:rsidP="00F543D5">
            <w:pPr>
              <w:jc w:val="right"/>
              <w:rPr>
                <w:color w:val="000000" w:themeColor="text1"/>
              </w:rPr>
            </w:pPr>
            <w:r w:rsidRPr="002871F3">
              <w:rPr>
                <w:color w:val="000000" w:themeColor="text1"/>
              </w:rPr>
              <w:t>24 056,4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FF5" w:rsidRPr="002871F3" w:rsidRDefault="00540FF5" w:rsidP="00F543D5">
            <w:pPr>
              <w:jc w:val="right"/>
              <w:rPr>
                <w:color w:val="000000" w:themeColor="text1"/>
              </w:rPr>
            </w:pPr>
            <w:r w:rsidRPr="00540FF5">
              <w:rPr>
                <w:color w:val="000000" w:themeColor="text1"/>
              </w:rPr>
              <w:t>7</w:t>
            </w:r>
            <w:r>
              <w:rPr>
                <w:color w:val="000000" w:themeColor="text1"/>
              </w:rPr>
              <w:t xml:space="preserve"> </w:t>
            </w:r>
            <w:r w:rsidRPr="00540FF5">
              <w:rPr>
                <w:color w:val="000000" w:themeColor="text1"/>
              </w:rPr>
              <w:t>084,7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FF5" w:rsidRPr="002871F3" w:rsidRDefault="00540FF5" w:rsidP="00540FF5">
            <w:pPr>
              <w:jc w:val="right"/>
              <w:rPr>
                <w:color w:val="000000" w:themeColor="text1"/>
              </w:rPr>
            </w:pPr>
            <w:r w:rsidRPr="00540FF5">
              <w:rPr>
                <w:color w:val="000000" w:themeColor="text1"/>
              </w:rPr>
              <w:t>29,</w:t>
            </w:r>
            <w:r>
              <w:rPr>
                <w:color w:val="000000" w:themeColor="text1"/>
              </w:rPr>
              <w:t xml:space="preserve">5 </w:t>
            </w:r>
          </w:p>
        </w:tc>
      </w:tr>
      <w:tr w:rsidR="00540FF5" w:rsidTr="00F543D5">
        <w:trPr>
          <w:cantSplit/>
          <w:trHeight w:val="262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F5" w:rsidRPr="0096058D" w:rsidRDefault="00540FF5" w:rsidP="00F543D5">
            <w:pPr>
              <w:jc w:val="center"/>
            </w:pPr>
            <w:r>
              <w:t>34</w:t>
            </w:r>
          </w:p>
        </w:tc>
        <w:tc>
          <w:tcPr>
            <w:tcW w:w="9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F5" w:rsidRPr="002562B9" w:rsidRDefault="00540FF5" w:rsidP="00F543D5">
            <w:pPr>
              <w:rPr>
                <w:color w:val="000000" w:themeColor="text1"/>
              </w:rPr>
            </w:pPr>
            <w:r w:rsidRPr="002562B9">
              <w:rPr>
                <w:color w:val="000000" w:themeColor="text1"/>
              </w:rPr>
              <w:t>Школа в ЖК «Ласточкино» в Ленинском районе г. Саратова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FF5" w:rsidRPr="009B45D3" w:rsidRDefault="00540FF5" w:rsidP="00F543D5">
            <w:pPr>
              <w:jc w:val="right"/>
              <w:rPr>
                <w:color w:val="000000" w:themeColor="text1"/>
              </w:rPr>
            </w:pPr>
            <w:r w:rsidRPr="00540FF5">
              <w:rPr>
                <w:color w:val="000000" w:themeColor="text1"/>
              </w:rPr>
              <w:t>617</w:t>
            </w:r>
            <w:r>
              <w:rPr>
                <w:color w:val="000000" w:themeColor="text1"/>
              </w:rPr>
              <w:t xml:space="preserve"> </w:t>
            </w:r>
            <w:r w:rsidRPr="00540FF5">
              <w:rPr>
                <w:color w:val="000000" w:themeColor="text1"/>
              </w:rPr>
              <w:t>206,8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FF5" w:rsidRPr="00041A95" w:rsidRDefault="00540FF5" w:rsidP="00F543D5">
            <w:pPr>
              <w:jc w:val="right"/>
            </w:pPr>
            <w:r w:rsidRPr="00540FF5">
              <w:t>608</w:t>
            </w:r>
            <w:r>
              <w:t xml:space="preserve"> </w:t>
            </w:r>
            <w:r w:rsidRPr="00540FF5">
              <w:t>150,5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FF5" w:rsidRPr="0096058D" w:rsidRDefault="00540FF5" w:rsidP="00540FF5">
            <w:pPr>
              <w:jc w:val="right"/>
            </w:pPr>
            <w:r w:rsidRPr="00540FF5">
              <w:t>98,5</w:t>
            </w:r>
            <w:r>
              <w:t xml:space="preserve"> </w:t>
            </w:r>
          </w:p>
        </w:tc>
      </w:tr>
      <w:tr w:rsidR="00540FF5" w:rsidTr="00F543D5">
        <w:trPr>
          <w:cantSplit/>
          <w:trHeight w:val="283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F5" w:rsidRPr="0096058D" w:rsidRDefault="00540FF5" w:rsidP="00F543D5">
            <w:pPr>
              <w:jc w:val="center"/>
            </w:pPr>
            <w:r>
              <w:t>35</w:t>
            </w:r>
          </w:p>
        </w:tc>
        <w:tc>
          <w:tcPr>
            <w:tcW w:w="9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F5" w:rsidRPr="002562B9" w:rsidRDefault="00540FF5" w:rsidP="00F543D5">
            <w:pPr>
              <w:rPr>
                <w:color w:val="000000" w:themeColor="text1"/>
              </w:rPr>
            </w:pPr>
            <w:r w:rsidRPr="002562B9">
              <w:rPr>
                <w:color w:val="000000" w:themeColor="text1"/>
              </w:rPr>
              <w:t>Школа на 825 мест по ул. Ипподромная в Ленинском районе г. Саратова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FF5" w:rsidRPr="009B45D3" w:rsidRDefault="00540FF5" w:rsidP="00F543D5">
            <w:pPr>
              <w:jc w:val="right"/>
              <w:rPr>
                <w:color w:val="000000" w:themeColor="text1"/>
              </w:rPr>
            </w:pPr>
            <w:r w:rsidRPr="009B45D3">
              <w:rPr>
                <w:color w:val="000000" w:themeColor="text1"/>
              </w:rPr>
              <w:t>332 578,6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FF5" w:rsidRPr="00041A95" w:rsidRDefault="00540FF5" w:rsidP="00F543D5">
            <w:pPr>
              <w:jc w:val="right"/>
            </w:pPr>
            <w:r w:rsidRPr="00540FF5">
              <w:t>57</w:t>
            </w:r>
            <w:r>
              <w:t xml:space="preserve"> </w:t>
            </w:r>
            <w:r w:rsidRPr="00540FF5">
              <w:t>315,1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FF5" w:rsidRPr="0096058D" w:rsidRDefault="00540FF5" w:rsidP="00540FF5">
            <w:pPr>
              <w:jc w:val="right"/>
            </w:pPr>
            <w:r w:rsidRPr="00540FF5">
              <w:t>17,2</w:t>
            </w:r>
            <w:r>
              <w:t xml:space="preserve"> </w:t>
            </w:r>
          </w:p>
        </w:tc>
      </w:tr>
      <w:tr w:rsidR="00A63161" w:rsidTr="00A63161">
        <w:trPr>
          <w:cantSplit/>
          <w:trHeight w:val="546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161" w:rsidRDefault="00A63161" w:rsidP="00F543D5">
            <w:pPr>
              <w:jc w:val="center"/>
            </w:pPr>
            <w:r>
              <w:lastRenderedPageBreak/>
              <w:t>36</w:t>
            </w:r>
          </w:p>
        </w:tc>
        <w:tc>
          <w:tcPr>
            <w:tcW w:w="9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161" w:rsidRPr="002562B9" w:rsidRDefault="00A63161" w:rsidP="00F543D5">
            <w:pPr>
              <w:rPr>
                <w:color w:val="000000" w:themeColor="text1"/>
              </w:rPr>
            </w:pPr>
            <w:r w:rsidRPr="00A63161">
              <w:rPr>
                <w:color w:val="000000" w:themeColor="text1"/>
              </w:rPr>
              <w:t>Система водоотведения от дома № 73 по ул. им. Панфилова И.В. в Ленинском районе г. Саратова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161" w:rsidRPr="009B45D3" w:rsidRDefault="00046C6E" w:rsidP="00F543D5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</w:t>
            </w:r>
            <w:r w:rsidRPr="00046C6E">
              <w:rPr>
                <w:color w:val="000000" w:themeColor="text1"/>
              </w:rPr>
              <w:t>1</w:t>
            </w:r>
            <w:r>
              <w:rPr>
                <w:color w:val="000000" w:themeColor="text1"/>
              </w:rPr>
              <w:t xml:space="preserve"> </w:t>
            </w:r>
            <w:r w:rsidRPr="00046C6E">
              <w:rPr>
                <w:color w:val="000000" w:themeColor="text1"/>
              </w:rPr>
              <w:t>700,0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161" w:rsidRPr="00540FF5" w:rsidRDefault="00046C6E" w:rsidP="00F543D5">
            <w:pPr>
              <w:jc w:val="right"/>
            </w:pPr>
            <w:r w:rsidRPr="00046C6E">
              <w:t>510</w:t>
            </w:r>
            <w:r>
              <w:t>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161" w:rsidRPr="00540FF5" w:rsidRDefault="00046C6E" w:rsidP="00540FF5">
            <w:pPr>
              <w:jc w:val="right"/>
            </w:pPr>
            <w:r w:rsidRPr="00046C6E">
              <w:t>30</w:t>
            </w:r>
            <w:r>
              <w:t>,0</w:t>
            </w:r>
          </w:p>
        </w:tc>
      </w:tr>
      <w:tr w:rsidR="009B2896" w:rsidTr="003A7E9E">
        <w:trPr>
          <w:cantSplit/>
        </w:trPr>
        <w:tc>
          <w:tcPr>
            <w:tcW w:w="10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896" w:rsidRPr="0096058D" w:rsidRDefault="009B2896" w:rsidP="00F543D5">
            <w:pPr>
              <w:jc w:val="center"/>
              <w:rPr>
                <w:b/>
              </w:rPr>
            </w:pPr>
            <w:r w:rsidRPr="0096058D">
              <w:rPr>
                <w:b/>
              </w:rPr>
              <w:t>КОМИТЕТ ДОРОЖНОГО ХОЗЯЙСТВА, БЛАГОУСТРОЙСТВА И ТРАНСПОРТА АДМИНИСТРАЦИИ МУНИЦИПАЛЬНОГО ОБРАЗОВАНИЯ «ГОРОД САРАТОВ»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B2896" w:rsidRPr="000C0AAF" w:rsidRDefault="0042650C" w:rsidP="00F543D5">
            <w:pPr>
              <w:jc w:val="right"/>
              <w:rPr>
                <w:b/>
              </w:rPr>
            </w:pPr>
            <w:r w:rsidRPr="0042650C">
              <w:rPr>
                <w:b/>
              </w:rPr>
              <w:t>1</w:t>
            </w:r>
            <w:r>
              <w:rPr>
                <w:b/>
              </w:rPr>
              <w:t> </w:t>
            </w:r>
            <w:r w:rsidRPr="0042650C">
              <w:rPr>
                <w:b/>
              </w:rPr>
              <w:t>164</w:t>
            </w:r>
            <w:r>
              <w:rPr>
                <w:b/>
              </w:rPr>
              <w:t xml:space="preserve"> </w:t>
            </w:r>
            <w:r w:rsidRPr="0042650C">
              <w:rPr>
                <w:b/>
              </w:rPr>
              <w:t>802,6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B2896" w:rsidRPr="009B2896" w:rsidRDefault="0042650C" w:rsidP="00F543D5">
            <w:pPr>
              <w:jc w:val="right"/>
              <w:rPr>
                <w:b/>
              </w:rPr>
            </w:pPr>
            <w:r w:rsidRPr="0042650C">
              <w:rPr>
                <w:b/>
              </w:rPr>
              <w:t>865</w:t>
            </w:r>
            <w:r>
              <w:rPr>
                <w:b/>
              </w:rPr>
              <w:t xml:space="preserve"> </w:t>
            </w:r>
            <w:r w:rsidRPr="0042650C">
              <w:rPr>
                <w:b/>
              </w:rPr>
              <w:t>430,1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896" w:rsidRPr="0096058D" w:rsidRDefault="0042650C" w:rsidP="0042650C">
            <w:pPr>
              <w:jc w:val="right"/>
              <w:rPr>
                <w:b/>
              </w:rPr>
            </w:pPr>
            <w:r w:rsidRPr="0042650C">
              <w:rPr>
                <w:b/>
              </w:rPr>
              <w:t>74,</w:t>
            </w:r>
            <w:r>
              <w:rPr>
                <w:b/>
              </w:rPr>
              <w:t>3</w:t>
            </w:r>
          </w:p>
        </w:tc>
      </w:tr>
      <w:tr w:rsidR="00A63161" w:rsidTr="00F543D5">
        <w:trPr>
          <w:cantSplit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161" w:rsidRDefault="00A63161" w:rsidP="00AE4B3B">
            <w:pPr>
              <w:jc w:val="center"/>
            </w:pPr>
            <w:r>
              <w:t>37</w:t>
            </w:r>
          </w:p>
        </w:tc>
        <w:tc>
          <w:tcPr>
            <w:tcW w:w="9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161" w:rsidRPr="002871F3" w:rsidRDefault="00A63161" w:rsidP="00F543D5">
            <w:pPr>
              <w:rPr>
                <w:color w:val="000000" w:themeColor="text1"/>
              </w:rPr>
            </w:pPr>
            <w:r w:rsidRPr="002871F3">
              <w:rPr>
                <w:color w:val="000000" w:themeColor="text1"/>
              </w:rPr>
              <w:t>Организация наружного освещения на подъездной дороге к ДОЛ «Звездочка»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161" w:rsidRPr="002871F3" w:rsidRDefault="00A63161" w:rsidP="00F543D5">
            <w:pPr>
              <w:jc w:val="right"/>
              <w:rPr>
                <w:color w:val="000000" w:themeColor="text1"/>
              </w:rPr>
            </w:pPr>
            <w:r w:rsidRPr="002871F3">
              <w:rPr>
                <w:color w:val="000000" w:themeColor="text1"/>
              </w:rPr>
              <w:t>1 895,5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161" w:rsidRPr="00041A95" w:rsidRDefault="00A63161" w:rsidP="00F543D5">
            <w:pPr>
              <w:jc w:val="right"/>
            </w:pPr>
            <w:r w:rsidRPr="002C4099">
              <w:t>1</w:t>
            </w:r>
            <w:r>
              <w:t xml:space="preserve"> </w:t>
            </w:r>
            <w:r w:rsidRPr="002C4099">
              <w:t>755,8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161" w:rsidRPr="0096058D" w:rsidRDefault="00A63161" w:rsidP="002C4099">
            <w:pPr>
              <w:jc w:val="right"/>
            </w:pPr>
            <w:r w:rsidRPr="002C4099">
              <w:t>92,6</w:t>
            </w:r>
            <w:r>
              <w:t xml:space="preserve"> </w:t>
            </w:r>
          </w:p>
        </w:tc>
      </w:tr>
      <w:tr w:rsidR="00A63161" w:rsidTr="00F543D5">
        <w:trPr>
          <w:cantSplit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161" w:rsidRDefault="00A63161" w:rsidP="00AE4B3B">
            <w:pPr>
              <w:jc w:val="center"/>
            </w:pPr>
            <w:r>
              <w:t>38</w:t>
            </w:r>
          </w:p>
        </w:tc>
        <w:tc>
          <w:tcPr>
            <w:tcW w:w="9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161" w:rsidRPr="002871F3" w:rsidRDefault="00A63161" w:rsidP="00F543D5">
            <w:pPr>
              <w:rPr>
                <w:color w:val="000000" w:themeColor="text1"/>
              </w:rPr>
            </w:pPr>
            <w:r w:rsidRPr="002871F3">
              <w:rPr>
                <w:color w:val="000000" w:themeColor="text1"/>
              </w:rPr>
              <w:t>Организация наружного освещения по ул. Вишневая от ул. Тверская до ул. Лунная, д. 1А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161" w:rsidRPr="009B45D3" w:rsidRDefault="00A63161" w:rsidP="00F543D5">
            <w:pPr>
              <w:jc w:val="right"/>
              <w:rPr>
                <w:color w:val="000000" w:themeColor="text1"/>
              </w:rPr>
            </w:pPr>
            <w:r w:rsidRPr="009B45D3">
              <w:rPr>
                <w:color w:val="000000" w:themeColor="text1"/>
              </w:rPr>
              <w:t>305,0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161" w:rsidRPr="00041A95" w:rsidRDefault="00A63161" w:rsidP="00F543D5">
            <w:pPr>
              <w:jc w:val="right"/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161" w:rsidRPr="0096058D" w:rsidRDefault="00A63161" w:rsidP="00F543D5">
            <w:pPr>
              <w:jc w:val="right"/>
            </w:pPr>
          </w:p>
        </w:tc>
      </w:tr>
      <w:tr w:rsidR="00A63161" w:rsidTr="00F543D5">
        <w:trPr>
          <w:cantSplit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161" w:rsidRDefault="00A63161" w:rsidP="00AE4B3B">
            <w:pPr>
              <w:jc w:val="center"/>
            </w:pPr>
            <w:r>
              <w:t>39</w:t>
            </w:r>
          </w:p>
        </w:tc>
        <w:tc>
          <w:tcPr>
            <w:tcW w:w="9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161" w:rsidRPr="002871F3" w:rsidRDefault="00A63161" w:rsidP="00F543D5">
            <w:pPr>
              <w:rPr>
                <w:color w:val="000000" w:themeColor="text1"/>
              </w:rPr>
            </w:pPr>
            <w:r w:rsidRPr="002871F3">
              <w:rPr>
                <w:color w:val="000000" w:themeColor="text1"/>
              </w:rPr>
              <w:t>Реконструкция автомобильной дороги в пос. Юриш от ул. 3-й Линии до юго-западной границы земельного участка с кадастровым номером 64:48:020308:2204 в Заводском районе города Саратова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161" w:rsidRPr="009B45D3" w:rsidRDefault="00A63161" w:rsidP="00F543D5">
            <w:pPr>
              <w:jc w:val="right"/>
              <w:rPr>
                <w:color w:val="000000" w:themeColor="text1"/>
              </w:rPr>
            </w:pPr>
            <w:r w:rsidRPr="009B45D3">
              <w:rPr>
                <w:color w:val="000000" w:themeColor="text1"/>
              </w:rPr>
              <w:t>6 879,3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161" w:rsidRPr="00041A95" w:rsidRDefault="00A63161" w:rsidP="00F543D5">
            <w:pPr>
              <w:jc w:val="right"/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161" w:rsidRPr="0096058D" w:rsidRDefault="00A63161" w:rsidP="00F543D5">
            <w:pPr>
              <w:jc w:val="right"/>
            </w:pPr>
          </w:p>
        </w:tc>
      </w:tr>
      <w:tr w:rsidR="00A63161" w:rsidTr="00F543D5">
        <w:trPr>
          <w:cantSplit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161" w:rsidRDefault="00A63161" w:rsidP="00AE4B3B">
            <w:pPr>
              <w:jc w:val="center"/>
            </w:pPr>
            <w:r>
              <w:t>40</w:t>
            </w:r>
          </w:p>
        </w:tc>
        <w:tc>
          <w:tcPr>
            <w:tcW w:w="9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161" w:rsidRPr="002871F3" w:rsidRDefault="00A63161" w:rsidP="00F543D5">
            <w:pPr>
              <w:rPr>
                <w:color w:val="000000" w:themeColor="text1"/>
              </w:rPr>
            </w:pPr>
            <w:r w:rsidRPr="002871F3">
              <w:rPr>
                <w:color w:val="000000" w:themeColor="text1"/>
              </w:rPr>
              <w:t>Реконструкция автомобильной дороги по ул. Б. Горной от ул. Симбирской до ул. им. Горького А.М. в Кировском районе г. Саратова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161" w:rsidRPr="009B45D3" w:rsidRDefault="00A63161" w:rsidP="00F543D5">
            <w:pPr>
              <w:jc w:val="right"/>
              <w:rPr>
                <w:color w:val="000000" w:themeColor="text1"/>
              </w:rPr>
            </w:pPr>
            <w:r w:rsidRPr="009B45D3">
              <w:rPr>
                <w:color w:val="000000" w:themeColor="text1"/>
              </w:rPr>
              <w:t>1 720,0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161" w:rsidRPr="00041A95" w:rsidRDefault="00A63161" w:rsidP="00F543D5">
            <w:pPr>
              <w:jc w:val="right"/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161" w:rsidRPr="0096058D" w:rsidRDefault="00A63161" w:rsidP="00F543D5">
            <w:pPr>
              <w:jc w:val="right"/>
            </w:pPr>
          </w:p>
        </w:tc>
      </w:tr>
      <w:tr w:rsidR="00A63161" w:rsidTr="00F543D5">
        <w:trPr>
          <w:cantSplit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161" w:rsidRDefault="00A63161" w:rsidP="00AE4B3B">
            <w:pPr>
              <w:jc w:val="center"/>
            </w:pPr>
            <w:r>
              <w:t>41</w:t>
            </w:r>
          </w:p>
        </w:tc>
        <w:tc>
          <w:tcPr>
            <w:tcW w:w="9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161" w:rsidRPr="002871F3" w:rsidRDefault="00A63161" w:rsidP="00F543D5">
            <w:pPr>
              <w:rPr>
                <w:color w:val="000000" w:themeColor="text1"/>
              </w:rPr>
            </w:pPr>
            <w:r w:rsidRPr="002871F3">
              <w:rPr>
                <w:color w:val="000000" w:themeColor="text1"/>
              </w:rPr>
              <w:t>Реконструкция автомобильной дороги по ул. им. Академика Вавилова Н.И.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161" w:rsidRPr="009B45D3" w:rsidRDefault="00A63161" w:rsidP="00F543D5">
            <w:pPr>
              <w:jc w:val="right"/>
              <w:rPr>
                <w:color w:val="000000" w:themeColor="text1"/>
              </w:rPr>
            </w:pPr>
            <w:r w:rsidRPr="009B45D3">
              <w:rPr>
                <w:color w:val="000000" w:themeColor="text1"/>
              </w:rPr>
              <w:t>2 168,2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161" w:rsidRPr="00041A95" w:rsidRDefault="00A63161" w:rsidP="00F543D5">
            <w:pPr>
              <w:jc w:val="right"/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161" w:rsidRPr="0096058D" w:rsidRDefault="00A63161" w:rsidP="00F543D5">
            <w:pPr>
              <w:jc w:val="right"/>
            </w:pPr>
          </w:p>
        </w:tc>
      </w:tr>
      <w:tr w:rsidR="00A63161" w:rsidTr="00F543D5">
        <w:trPr>
          <w:cantSplit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161" w:rsidRDefault="00A63161" w:rsidP="00AE4B3B">
            <w:pPr>
              <w:jc w:val="center"/>
            </w:pPr>
            <w:r>
              <w:t>42</w:t>
            </w:r>
          </w:p>
        </w:tc>
        <w:tc>
          <w:tcPr>
            <w:tcW w:w="9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161" w:rsidRPr="002871F3" w:rsidRDefault="00A63161" w:rsidP="00F543D5">
            <w:pPr>
              <w:rPr>
                <w:color w:val="000000" w:themeColor="text1"/>
              </w:rPr>
            </w:pPr>
            <w:r w:rsidRPr="002871F3">
              <w:rPr>
                <w:color w:val="000000" w:themeColor="text1"/>
              </w:rPr>
              <w:t>Строительство автомобильной дороги «п. Солнечный-2 – п. Расково»  в Кировском и Гагаринском районах г. Саратова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161" w:rsidRPr="009B45D3" w:rsidRDefault="00A63161" w:rsidP="00F543D5">
            <w:pPr>
              <w:jc w:val="right"/>
              <w:rPr>
                <w:color w:val="000000" w:themeColor="text1"/>
              </w:rPr>
            </w:pPr>
            <w:r w:rsidRPr="004F444A">
              <w:rPr>
                <w:color w:val="000000" w:themeColor="text1"/>
              </w:rPr>
              <w:t>81</w:t>
            </w:r>
            <w:r>
              <w:rPr>
                <w:color w:val="000000" w:themeColor="text1"/>
              </w:rPr>
              <w:t xml:space="preserve"> </w:t>
            </w:r>
            <w:r w:rsidRPr="004F444A">
              <w:rPr>
                <w:color w:val="000000" w:themeColor="text1"/>
              </w:rPr>
              <w:t>738,9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161" w:rsidRPr="00041A95" w:rsidRDefault="00A63161" w:rsidP="00F543D5">
            <w:pPr>
              <w:jc w:val="right"/>
            </w:pPr>
            <w:r w:rsidRPr="004F444A">
              <w:t>11</w:t>
            </w:r>
            <w:r>
              <w:t xml:space="preserve"> </w:t>
            </w:r>
            <w:r w:rsidRPr="004F444A">
              <w:t>738,8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161" w:rsidRPr="0096058D" w:rsidRDefault="00A63161" w:rsidP="004F444A">
            <w:pPr>
              <w:jc w:val="right"/>
            </w:pPr>
            <w:r w:rsidRPr="004F444A">
              <w:t>14,</w:t>
            </w:r>
            <w:r>
              <w:t>4</w:t>
            </w:r>
          </w:p>
        </w:tc>
      </w:tr>
      <w:tr w:rsidR="00A63161" w:rsidTr="00F543D5">
        <w:trPr>
          <w:cantSplit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161" w:rsidRDefault="00A63161" w:rsidP="00AE4B3B">
            <w:pPr>
              <w:jc w:val="center"/>
            </w:pPr>
            <w:r>
              <w:t>43</w:t>
            </w:r>
          </w:p>
        </w:tc>
        <w:tc>
          <w:tcPr>
            <w:tcW w:w="9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161" w:rsidRPr="002871F3" w:rsidRDefault="00A63161" w:rsidP="00F543D5">
            <w:pPr>
              <w:rPr>
                <w:color w:val="000000" w:themeColor="text1"/>
              </w:rPr>
            </w:pPr>
            <w:r w:rsidRPr="002871F3">
              <w:rPr>
                <w:color w:val="000000" w:themeColor="text1"/>
              </w:rPr>
              <w:t>Строительство автомобильной дороги от ул. Аэропорт до 2-го Магнитного проезда и Высокого проезда в Кировском районе г. Саратова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161" w:rsidRPr="009B45D3" w:rsidRDefault="00A63161" w:rsidP="00F543D5">
            <w:pPr>
              <w:jc w:val="right"/>
              <w:rPr>
                <w:color w:val="000000" w:themeColor="text1"/>
              </w:rPr>
            </w:pPr>
            <w:r w:rsidRPr="009B45D3">
              <w:rPr>
                <w:color w:val="000000" w:themeColor="text1"/>
              </w:rPr>
              <w:t>4 261,4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161" w:rsidRPr="00041A95" w:rsidRDefault="00A63161" w:rsidP="00F543D5">
            <w:pPr>
              <w:jc w:val="right"/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161" w:rsidRPr="0096058D" w:rsidRDefault="00A63161" w:rsidP="00F543D5">
            <w:pPr>
              <w:jc w:val="right"/>
            </w:pPr>
          </w:p>
        </w:tc>
      </w:tr>
      <w:tr w:rsidR="00A63161" w:rsidTr="00F543D5">
        <w:trPr>
          <w:cantSplit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161" w:rsidRDefault="00A63161" w:rsidP="00AE4B3B">
            <w:pPr>
              <w:jc w:val="center"/>
            </w:pPr>
            <w:r>
              <w:t>44</w:t>
            </w:r>
          </w:p>
        </w:tc>
        <w:tc>
          <w:tcPr>
            <w:tcW w:w="9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161" w:rsidRPr="002871F3" w:rsidRDefault="00A63161" w:rsidP="00F543D5">
            <w:pPr>
              <w:rPr>
                <w:color w:val="000000" w:themeColor="text1"/>
              </w:rPr>
            </w:pPr>
            <w:r w:rsidRPr="002871F3">
              <w:rPr>
                <w:color w:val="000000" w:themeColor="text1"/>
              </w:rPr>
              <w:t xml:space="preserve">Строительство автомобильной дороги по ул. Большая Азовская в Заводском районе </w:t>
            </w:r>
            <w:r w:rsidR="00A45518">
              <w:rPr>
                <w:color w:val="000000" w:themeColor="text1"/>
              </w:rPr>
              <w:t xml:space="preserve">                   </w:t>
            </w:r>
            <w:r w:rsidRPr="002871F3">
              <w:rPr>
                <w:color w:val="000000" w:themeColor="text1"/>
              </w:rPr>
              <w:t>г. Саратов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161" w:rsidRPr="009B45D3" w:rsidRDefault="00A63161" w:rsidP="00F543D5">
            <w:pPr>
              <w:jc w:val="right"/>
              <w:rPr>
                <w:color w:val="000000" w:themeColor="text1"/>
              </w:rPr>
            </w:pPr>
            <w:r w:rsidRPr="009B45D3">
              <w:rPr>
                <w:color w:val="000000" w:themeColor="text1"/>
              </w:rPr>
              <w:t>3 620,0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161" w:rsidRPr="00041A95" w:rsidRDefault="00A63161" w:rsidP="00F543D5">
            <w:pPr>
              <w:jc w:val="right"/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161" w:rsidRPr="0096058D" w:rsidRDefault="00A63161" w:rsidP="00F543D5">
            <w:pPr>
              <w:jc w:val="right"/>
            </w:pPr>
          </w:p>
        </w:tc>
      </w:tr>
      <w:tr w:rsidR="00A63161" w:rsidTr="00F543D5">
        <w:trPr>
          <w:cantSplit/>
          <w:trHeight w:val="327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161" w:rsidRDefault="00A63161" w:rsidP="00AE4B3B">
            <w:pPr>
              <w:jc w:val="center"/>
            </w:pPr>
            <w:r>
              <w:t>45</w:t>
            </w:r>
          </w:p>
        </w:tc>
        <w:tc>
          <w:tcPr>
            <w:tcW w:w="9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161" w:rsidRPr="002871F3" w:rsidRDefault="00A63161" w:rsidP="00F543D5">
            <w:pPr>
              <w:rPr>
                <w:color w:val="000000" w:themeColor="text1"/>
              </w:rPr>
            </w:pPr>
            <w:r w:rsidRPr="002871F3">
              <w:rPr>
                <w:color w:val="000000" w:themeColor="text1"/>
              </w:rPr>
              <w:t>Строительство автомобильной дороги по ул. им. Михаила Булгакова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161" w:rsidRPr="009B45D3" w:rsidRDefault="00A63161" w:rsidP="00F543D5">
            <w:pPr>
              <w:jc w:val="right"/>
              <w:rPr>
                <w:color w:val="000000" w:themeColor="text1"/>
              </w:rPr>
            </w:pPr>
            <w:r w:rsidRPr="00205033">
              <w:rPr>
                <w:color w:val="000000" w:themeColor="text1"/>
              </w:rPr>
              <w:t>105</w:t>
            </w:r>
            <w:r>
              <w:rPr>
                <w:color w:val="000000" w:themeColor="text1"/>
              </w:rPr>
              <w:t xml:space="preserve"> </w:t>
            </w:r>
            <w:r w:rsidRPr="00205033">
              <w:rPr>
                <w:color w:val="000000" w:themeColor="text1"/>
              </w:rPr>
              <w:t>726,5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161" w:rsidRPr="00041A95" w:rsidRDefault="00A63161" w:rsidP="00F543D5">
            <w:pPr>
              <w:jc w:val="right"/>
            </w:pPr>
            <w:r w:rsidRPr="004F444A">
              <w:t>61</w:t>
            </w:r>
            <w:r>
              <w:t xml:space="preserve"> </w:t>
            </w:r>
            <w:r w:rsidRPr="004F444A">
              <w:t>710,2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161" w:rsidRPr="0096058D" w:rsidRDefault="00A63161" w:rsidP="004F444A">
            <w:pPr>
              <w:jc w:val="right"/>
            </w:pPr>
            <w:r w:rsidRPr="004F444A">
              <w:t>58,</w:t>
            </w:r>
            <w:r>
              <w:t>4</w:t>
            </w:r>
          </w:p>
        </w:tc>
      </w:tr>
      <w:tr w:rsidR="00A63161" w:rsidTr="00F543D5">
        <w:trPr>
          <w:cantSplit/>
          <w:trHeight w:val="327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161" w:rsidRDefault="00A63161" w:rsidP="00AE4B3B">
            <w:pPr>
              <w:jc w:val="center"/>
            </w:pPr>
            <w:r>
              <w:t>46</w:t>
            </w:r>
          </w:p>
        </w:tc>
        <w:tc>
          <w:tcPr>
            <w:tcW w:w="9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161" w:rsidRPr="002871F3" w:rsidRDefault="00A63161" w:rsidP="00F543D5">
            <w:pPr>
              <w:rPr>
                <w:color w:val="000000" w:themeColor="text1"/>
              </w:rPr>
            </w:pPr>
            <w:r w:rsidRPr="002871F3">
              <w:rPr>
                <w:color w:val="000000" w:themeColor="text1"/>
              </w:rPr>
              <w:t>Строительство автомобильной дороги по ул. Михаила Галкина-Враского от ул. Михаила Булгакова до ул. им. Евгения Долгина в жилом районе «Городские просторы» Ленинского района города Саратова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161" w:rsidRPr="009B45D3" w:rsidRDefault="00A63161" w:rsidP="00F543D5">
            <w:pPr>
              <w:jc w:val="right"/>
              <w:rPr>
                <w:color w:val="000000" w:themeColor="text1"/>
              </w:rPr>
            </w:pPr>
            <w:r w:rsidRPr="00205033">
              <w:rPr>
                <w:color w:val="000000" w:themeColor="text1"/>
              </w:rPr>
              <w:t>107</w:t>
            </w:r>
            <w:r>
              <w:rPr>
                <w:color w:val="000000" w:themeColor="text1"/>
              </w:rPr>
              <w:t xml:space="preserve"> </w:t>
            </w:r>
            <w:r w:rsidRPr="00205033">
              <w:rPr>
                <w:color w:val="000000" w:themeColor="text1"/>
              </w:rPr>
              <w:t>373,0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161" w:rsidRPr="00041A95" w:rsidRDefault="00A63161" w:rsidP="00F543D5">
            <w:pPr>
              <w:jc w:val="right"/>
            </w:pPr>
            <w:r w:rsidRPr="004F444A">
              <w:t>82</w:t>
            </w:r>
            <w:r>
              <w:t xml:space="preserve"> </w:t>
            </w:r>
            <w:r w:rsidRPr="004F444A">
              <w:t>337,5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161" w:rsidRPr="0096058D" w:rsidRDefault="00A63161" w:rsidP="004F444A">
            <w:pPr>
              <w:jc w:val="right"/>
            </w:pPr>
            <w:r w:rsidRPr="004F444A">
              <w:t>76,</w:t>
            </w:r>
            <w:r>
              <w:t>7</w:t>
            </w:r>
          </w:p>
        </w:tc>
      </w:tr>
      <w:tr w:rsidR="00A63161" w:rsidTr="0068253E">
        <w:trPr>
          <w:cantSplit/>
          <w:trHeight w:val="266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161" w:rsidRDefault="00A63161" w:rsidP="00AE4B3B">
            <w:pPr>
              <w:jc w:val="center"/>
            </w:pPr>
            <w:r>
              <w:t>47</w:t>
            </w:r>
          </w:p>
        </w:tc>
        <w:tc>
          <w:tcPr>
            <w:tcW w:w="9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161" w:rsidRPr="002871F3" w:rsidRDefault="00A63161" w:rsidP="00F543D5">
            <w:pPr>
              <w:rPr>
                <w:color w:val="000000" w:themeColor="text1"/>
              </w:rPr>
            </w:pPr>
            <w:r w:rsidRPr="002871F3">
              <w:rPr>
                <w:color w:val="000000" w:themeColor="text1"/>
              </w:rPr>
              <w:t>Строительство автомобильной дороги по ул. Прудная в Заводском районе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161" w:rsidRPr="009B45D3" w:rsidRDefault="00A63161" w:rsidP="00F543D5">
            <w:pPr>
              <w:jc w:val="right"/>
              <w:rPr>
                <w:color w:val="000000" w:themeColor="text1"/>
              </w:rPr>
            </w:pPr>
            <w:r w:rsidRPr="009B45D3">
              <w:rPr>
                <w:color w:val="000000" w:themeColor="text1"/>
              </w:rPr>
              <w:t>4 180,0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161" w:rsidRPr="00041A95" w:rsidRDefault="00A63161" w:rsidP="00F543D5">
            <w:pPr>
              <w:jc w:val="right"/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161" w:rsidRPr="0096058D" w:rsidRDefault="00A63161" w:rsidP="00F543D5">
            <w:pPr>
              <w:jc w:val="right"/>
            </w:pPr>
          </w:p>
        </w:tc>
      </w:tr>
      <w:tr w:rsidR="00A63161" w:rsidTr="00F543D5">
        <w:trPr>
          <w:cantSplit/>
          <w:trHeight w:val="327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161" w:rsidRDefault="00A63161" w:rsidP="00AE4B3B">
            <w:pPr>
              <w:jc w:val="center"/>
            </w:pPr>
            <w:r>
              <w:t>48</w:t>
            </w:r>
          </w:p>
        </w:tc>
        <w:tc>
          <w:tcPr>
            <w:tcW w:w="9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161" w:rsidRPr="002871F3" w:rsidRDefault="00A63161" w:rsidP="00F543D5">
            <w:pPr>
              <w:rPr>
                <w:color w:val="000000" w:themeColor="text1"/>
              </w:rPr>
            </w:pPr>
            <w:r w:rsidRPr="002871F3">
              <w:rPr>
                <w:color w:val="000000" w:themeColor="text1"/>
              </w:rPr>
              <w:t>Строительство автомобильной дороги по улице №</w:t>
            </w:r>
            <w:r w:rsidR="0068253E">
              <w:rPr>
                <w:color w:val="000000" w:themeColor="text1"/>
              </w:rPr>
              <w:t xml:space="preserve"> </w:t>
            </w:r>
            <w:r w:rsidRPr="002871F3">
              <w:rPr>
                <w:color w:val="000000" w:themeColor="text1"/>
              </w:rPr>
              <w:t>1 в микрорайоне «Городские просторы» г. Саратова, Строительство автомобильной дороги по улице №</w:t>
            </w:r>
            <w:r w:rsidR="0068253E">
              <w:rPr>
                <w:color w:val="000000" w:themeColor="text1"/>
              </w:rPr>
              <w:t xml:space="preserve"> </w:t>
            </w:r>
            <w:r w:rsidRPr="002871F3">
              <w:rPr>
                <w:color w:val="000000" w:themeColor="text1"/>
              </w:rPr>
              <w:t>2 в микрорайоне «Городские просторы» г. Саратова, Строительство автомобильной дороги по улице №</w:t>
            </w:r>
            <w:r w:rsidR="0068253E">
              <w:rPr>
                <w:color w:val="000000" w:themeColor="text1"/>
              </w:rPr>
              <w:t xml:space="preserve"> </w:t>
            </w:r>
            <w:r w:rsidRPr="002871F3">
              <w:rPr>
                <w:color w:val="000000" w:themeColor="text1"/>
              </w:rPr>
              <w:t>3 в микрорайоне «Городские просторы» г. Саратова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161" w:rsidRPr="009B45D3" w:rsidRDefault="00A63161" w:rsidP="00F543D5">
            <w:pPr>
              <w:jc w:val="right"/>
              <w:rPr>
                <w:color w:val="000000" w:themeColor="text1"/>
              </w:rPr>
            </w:pPr>
            <w:r w:rsidRPr="004F444A">
              <w:rPr>
                <w:color w:val="000000" w:themeColor="text1"/>
              </w:rPr>
              <w:t>16</w:t>
            </w:r>
            <w:r>
              <w:rPr>
                <w:color w:val="000000" w:themeColor="text1"/>
              </w:rPr>
              <w:t xml:space="preserve"> </w:t>
            </w:r>
            <w:r w:rsidRPr="004F444A">
              <w:rPr>
                <w:color w:val="000000" w:themeColor="text1"/>
              </w:rPr>
              <w:t>402,4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161" w:rsidRPr="00041A95" w:rsidRDefault="00A63161" w:rsidP="00F543D5">
            <w:pPr>
              <w:jc w:val="right"/>
            </w:pPr>
            <w:r w:rsidRPr="004F444A">
              <w:t>4</w:t>
            </w:r>
            <w:r>
              <w:t xml:space="preserve"> </w:t>
            </w:r>
            <w:r w:rsidRPr="004F444A">
              <w:t>746,9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161" w:rsidRPr="0096058D" w:rsidRDefault="00A63161" w:rsidP="004F444A">
            <w:pPr>
              <w:jc w:val="right"/>
            </w:pPr>
            <w:r w:rsidRPr="004F444A">
              <w:t>28,9</w:t>
            </w:r>
            <w:r>
              <w:t xml:space="preserve"> </w:t>
            </w:r>
          </w:p>
        </w:tc>
      </w:tr>
      <w:tr w:rsidR="00A63161" w:rsidTr="00F543D5">
        <w:trPr>
          <w:cantSplit/>
          <w:trHeight w:val="327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161" w:rsidRDefault="00A63161" w:rsidP="00AE4B3B">
            <w:pPr>
              <w:jc w:val="center"/>
            </w:pPr>
            <w:r>
              <w:t>49</w:t>
            </w:r>
          </w:p>
        </w:tc>
        <w:tc>
          <w:tcPr>
            <w:tcW w:w="9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161" w:rsidRPr="002871F3" w:rsidRDefault="00A63161" w:rsidP="00F543D5">
            <w:pPr>
              <w:rPr>
                <w:color w:val="000000" w:themeColor="text1"/>
              </w:rPr>
            </w:pPr>
            <w:r w:rsidRPr="002871F3">
              <w:rPr>
                <w:color w:val="000000" w:themeColor="text1"/>
              </w:rPr>
              <w:t>Строительство путепровода через ж.д. пути по ул. Песчано-Уметской в Ленинском районе города Саратова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161" w:rsidRPr="009B45D3" w:rsidRDefault="00A63161" w:rsidP="00F543D5">
            <w:pPr>
              <w:jc w:val="right"/>
              <w:rPr>
                <w:color w:val="000000" w:themeColor="text1"/>
              </w:rPr>
            </w:pPr>
            <w:r w:rsidRPr="009B45D3">
              <w:rPr>
                <w:color w:val="000000" w:themeColor="text1"/>
              </w:rPr>
              <w:t>665 101,5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161" w:rsidRPr="00041A95" w:rsidRDefault="00A63161" w:rsidP="00F543D5">
            <w:pPr>
              <w:jc w:val="right"/>
            </w:pPr>
            <w:r w:rsidRPr="004F444A">
              <w:t>660</w:t>
            </w:r>
            <w:r>
              <w:t xml:space="preserve"> </w:t>
            </w:r>
            <w:r w:rsidRPr="004F444A">
              <w:t>190,7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161" w:rsidRPr="0096058D" w:rsidRDefault="00A63161" w:rsidP="004F444A">
            <w:pPr>
              <w:jc w:val="right"/>
            </w:pPr>
            <w:r w:rsidRPr="004F444A">
              <w:t>99,</w:t>
            </w:r>
            <w:r>
              <w:t>3</w:t>
            </w:r>
          </w:p>
        </w:tc>
      </w:tr>
      <w:tr w:rsidR="00A63161" w:rsidTr="00F543D5">
        <w:trPr>
          <w:cantSplit/>
          <w:trHeight w:val="327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161" w:rsidRDefault="00A63161" w:rsidP="00AE4B3B">
            <w:pPr>
              <w:jc w:val="center"/>
            </w:pPr>
            <w:r>
              <w:t>50</w:t>
            </w:r>
          </w:p>
        </w:tc>
        <w:tc>
          <w:tcPr>
            <w:tcW w:w="9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161" w:rsidRPr="002871F3" w:rsidRDefault="00A63161" w:rsidP="00F543D5">
            <w:pPr>
              <w:rPr>
                <w:color w:val="000000" w:themeColor="text1"/>
              </w:rPr>
            </w:pPr>
            <w:r w:rsidRPr="002871F3">
              <w:rPr>
                <w:color w:val="000000" w:themeColor="text1"/>
              </w:rPr>
              <w:t>Строительство путепровода через железнодорожные пути по Сокурскому тракту в Ленинском районе г. Саратова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161" w:rsidRPr="009B45D3" w:rsidRDefault="00A63161" w:rsidP="00F543D5">
            <w:pPr>
              <w:jc w:val="right"/>
              <w:rPr>
                <w:color w:val="000000" w:themeColor="text1"/>
              </w:rPr>
            </w:pPr>
            <w:r w:rsidRPr="004F444A">
              <w:rPr>
                <w:color w:val="000000" w:themeColor="text1"/>
              </w:rPr>
              <w:t>5</w:t>
            </w:r>
            <w:r>
              <w:rPr>
                <w:color w:val="000000" w:themeColor="text1"/>
              </w:rPr>
              <w:t xml:space="preserve"> </w:t>
            </w:r>
            <w:r w:rsidRPr="004F444A">
              <w:rPr>
                <w:color w:val="000000" w:themeColor="text1"/>
              </w:rPr>
              <w:t>408,8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161" w:rsidRPr="00041A95" w:rsidRDefault="00A63161" w:rsidP="00F543D5">
            <w:pPr>
              <w:jc w:val="right"/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161" w:rsidRPr="0096058D" w:rsidRDefault="00A63161" w:rsidP="00F543D5">
            <w:pPr>
              <w:jc w:val="right"/>
            </w:pPr>
          </w:p>
        </w:tc>
      </w:tr>
      <w:tr w:rsidR="00A63161" w:rsidTr="00F543D5">
        <w:trPr>
          <w:cantSplit/>
          <w:trHeight w:val="327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161" w:rsidRDefault="00A63161" w:rsidP="00AE4B3B">
            <w:pPr>
              <w:jc w:val="center"/>
            </w:pPr>
            <w:r>
              <w:t>51</w:t>
            </w:r>
          </w:p>
        </w:tc>
        <w:tc>
          <w:tcPr>
            <w:tcW w:w="9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161" w:rsidRPr="002871F3" w:rsidRDefault="00A63161" w:rsidP="00F543D5">
            <w:pPr>
              <w:rPr>
                <w:color w:val="000000" w:themeColor="text1"/>
              </w:rPr>
            </w:pPr>
            <w:r w:rsidRPr="002871F3">
              <w:rPr>
                <w:color w:val="000000" w:themeColor="text1"/>
              </w:rPr>
              <w:t xml:space="preserve">Строительство участка автомобильной дороги по ул. Романтиков в районе школы на </w:t>
            </w:r>
            <w:r w:rsidR="0068253E">
              <w:rPr>
                <w:color w:val="000000" w:themeColor="text1"/>
              </w:rPr>
              <w:t xml:space="preserve">                </w:t>
            </w:r>
            <w:r w:rsidRPr="002871F3">
              <w:rPr>
                <w:color w:val="000000" w:themeColor="text1"/>
              </w:rPr>
              <w:t>550 мест в ЖК «Ласточкино» в Ленинском районе г. Саратова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161" w:rsidRPr="00596848" w:rsidRDefault="00A63161" w:rsidP="00F543D5">
            <w:pPr>
              <w:jc w:val="right"/>
              <w:rPr>
                <w:color w:val="000000" w:themeColor="text1"/>
              </w:rPr>
            </w:pPr>
            <w:r w:rsidRPr="004F444A">
              <w:rPr>
                <w:color w:val="000000" w:themeColor="text1"/>
              </w:rPr>
              <w:t>97</w:t>
            </w:r>
            <w:r>
              <w:rPr>
                <w:color w:val="000000" w:themeColor="text1"/>
              </w:rPr>
              <w:t xml:space="preserve"> </w:t>
            </w:r>
            <w:r w:rsidRPr="004F444A">
              <w:rPr>
                <w:color w:val="000000" w:themeColor="text1"/>
              </w:rPr>
              <w:t>919,2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161" w:rsidRPr="00041A95" w:rsidRDefault="00A63161" w:rsidP="00F543D5">
            <w:pPr>
              <w:jc w:val="right"/>
            </w:pPr>
            <w:r w:rsidRPr="004F444A">
              <w:t>26</w:t>
            </w:r>
            <w:r>
              <w:t xml:space="preserve"> </w:t>
            </w:r>
            <w:r w:rsidRPr="004F444A">
              <w:t>693,6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161" w:rsidRPr="0096058D" w:rsidRDefault="00A63161" w:rsidP="004F444A">
            <w:pPr>
              <w:jc w:val="right"/>
            </w:pPr>
            <w:r w:rsidRPr="004F444A">
              <w:t>27,</w:t>
            </w:r>
            <w:r>
              <w:t>3</w:t>
            </w:r>
          </w:p>
        </w:tc>
      </w:tr>
      <w:tr w:rsidR="00A63161" w:rsidTr="00F543D5">
        <w:trPr>
          <w:cantSplit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161" w:rsidRDefault="00A63161" w:rsidP="00AE4B3B">
            <w:pPr>
              <w:jc w:val="center"/>
            </w:pPr>
            <w:r>
              <w:lastRenderedPageBreak/>
              <w:t>52</w:t>
            </w:r>
          </w:p>
        </w:tc>
        <w:tc>
          <w:tcPr>
            <w:tcW w:w="9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161" w:rsidRDefault="00A63161" w:rsidP="00F543D5">
            <w:r w:rsidRPr="00A67769">
              <w:t xml:space="preserve">Реконструкция объекта: «Трамвайная сеть от остановки 6-я Дачная до остановки Школа </w:t>
            </w:r>
            <w:r w:rsidR="0068253E">
              <w:t xml:space="preserve"> </w:t>
            </w:r>
            <w:r w:rsidRPr="00A67769">
              <w:t>№ 52 (маршрут № 6)» в г. Саратов (погашение кредиторской задолженности)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161" w:rsidRPr="00041A95" w:rsidRDefault="00A63161" w:rsidP="00F543D5">
            <w:pPr>
              <w:jc w:val="right"/>
            </w:pPr>
            <w:r w:rsidRPr="00A67769">
              <w:t>4</w:t>
            </w:r>
            <w:r>
              <w:t xml:space="preserve"> </w:t>
            </w:r>
            <w:r w:rsidRPr="00A67769">
              <w:t>024</w:t>
            </w:r>
            <w:r>
              <w:t>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161" w:rsidRPr="00041A95" w:rsidRDefault="00A63161" w:rsidP="000A3178">
            <w:pPr>
              <w:jc w:val="right"/>
            </w:pPr>
            <w:r w:rsidRPr="00A67769">
              <w:t>4</w:t>
            </w:r>
            <w:r>
              <w:t xml:space="preserve"> </w:t>
            </w:r>
            <w:r w:rsidRPr="00A67769">
              <w:t>024</w:t>
            </w:r>
            <w:r>
              <w:t>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161" w:rsidRPr="0096058D" w:rsidRDefault="00A63161" w:rsidP="00F543D5">
            <w:pPr>
              <w:jc w:val="right"/>
            </w:pPr>
            <w:r>
              <w:t>100,0</w:t>
            </w:r>
          </w:p>
        </w:tc>
      </w:tr>
      <w:tr w:rsidR="00A63161" w:rsidTr="00F543D5">
        <w:trPr>
          <w:cantSplit/>
          <w:trHeight w:val="412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161" w:rsidRDefault="00A63161" w:rsidP="00A63161">
            <w:pPr>
              <w:jc w:val="center"/>
            </w:pPr>
            <w:r>
              <w:t>53</w:t>
            </w:r>
          </w:p>
        </w:tc>
        <w:tc>
          <w:tcPr>
            <w:tcW w:w="9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161" w:rsidRPr="00A67769" w:rsidRDefault="00A63161" w:rsidP="00F543D5">
            <w:r w:rsidRPr="00A67769">
              <w:t xml:space="preserve">Реконструкция автомобильной дороги по ул. им Братьев Никитиных в Волжском районе </w:t>
            </w:r>
            <w:r w:rsidR="00A45518">
              <w:t xml:space="preserve">                  </w:t>
            </w:r>
            <w:r w:rsidRPr="00A67769">
              <w:t>г. Саратова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161" w:rsidRPr="00041A95" w:rsidRDefault="00A63161" w:rsidP="00F543D5">
            <w:pPr>
              <w:jc w:val="right"/>
            </w:pPr>
            <w:r w:rsidRPr="00205033">
              <w:t>2</w:t>
            </w:r>
            <w:r>
              <w:t xml:space="preserve"> </w:t>
            </w:r>
            <w:r w:rsidRPr="00205033">
              <w:t>000</w:t>
            </w:r>
            <w:r>
              <w:t>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161" w:rsidRPr="00041A95" w:rsidRDefault="00A63161" w:rsidP="000A3178">
            <w:pPr>
              <w:jc w:val="right"/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161" w:rsidRPr="0096058D" w:rsidRDefault="00A63161" w:rsidP="00F543D5">
            <w:pPr>
              <w:jc w:val="right"/>
            </w:pPr>
          </w:p>
        </w:tc>
      </w:tr>
      <w:tr w:rsidR="00A67769" w:rsidTr="0068253E">
        <w:trPr>
          <w:cantSplit/>
          <w:trHeight w:val="433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769" w:rsidRDefault="00A67769" w:rsidP="00A63161">
            <w:pPr>
              <w:jc w:val="center"/>
            </w:pPr>
            <w:r>
              <w:t>5</w:t>
            </w:r>
            <w:r w:rsidR="00A63161">
              <w:t>4</w:t>
            </w:r>
          </w:p>
        </w:tc>
        <w:tc>
          <w:tcPr>
            <w:tcW w:w="9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769" w:rsidRPr="00A67769" w:rsidRDefault="00A67769" w:rsidP="00F543D5">
            <w:r w:rsidRPr="00A67769">
              <w:t>Строительство автомобильной дороги по ул. им. Евгения Долгина в Ленинском районе города Саратова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7769" w:rsidRPr="00041A95" w:rsidRDefault="00A67769" w:rsidP="00F543D5">
            <w:pPr>
              <w:jc w:val="right"/>
            </w:pPr>
            <w:r w:rsidRPr="00A67769">
              <w:t>54</w:t>
            </w:r>
            <w:r>
              <w:t xml:space="preserve"> </w:t>
            </w:r>
            <w:r w:rsidRPr="00A67769">
              <w:t>078,9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7769" w:rsidRPr="00041A95" w:rsidRDefault="00F347DE" w:rsidP="000A3178">
            <w:pPr>
              <w:jc w:val="right"/>
            </w:pPr>
            <w:r w:rsidRPr="00F347DE">
              <w:t>12</w:t>
            </w:r>
            <w:r>
              <w:t xml:space="preserve"> </w:t>
            </w:r>
            <w:r w:rsidRPr="00F347DE">
              <w:t>232,6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7769" w:rsidRPr="0096058D" w:rsidRDefault="00F347DE" w:rsidP="00F347DE">
            <w:pPr>
              <w:jc w:val="right"/>
            </w:pPr>
            <w:r w:rsidRPr="00F347DE">
              <w:t>22,6</w:t>
            </w:r>
            <w:r>
              <w:t xml:space="preserve"> </w:t>
            </w:r>
          </w:p>
        </w:tc>
      </w:tr>
      <w:tr w:rsidR="00F543D5" w:rsidRPr="00F543D5" w:rsidTr="00F543D5">
        <w:trPr>
          <w:cantSplit/>
          <w:trHeight w:val="555"/>
        </w:trPr>
        <w:tc>
          <w:tcPr>
            <w:tcW w:w="1017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3D5" w:rsidRDefault="00F543D5" w:rsidP="00F543D5">
            <w:pPr>
              <w:jc w:val="center"/>
              <w:rPr>
                <w:b/>
              </w:rPr>
            </w:pPr>
            <w:r w:rsidRPr="00F347DE">
              <w:rPr>
                <w:b/>
              </w:rPr>
              <w:t xml:space="preserve">АДМИНИСТРАЦИЯ ФРУНЗЕНСКОГО РАЙОНА МУНИЦИПАЛЬНОГО </w:t>
            </w:r>
          </w:p>
          <w:p w:rsidR="00F543D5" w:rsidRPr="00A67769" w:rsidRDefault="00F543D5" w:rsidP="00F543D5">
            <w:pPr>
              <w:jc w:val="center"/>
            </w:pPr>
            <w:r w:rsidRPr="00F347DE">
              <w:rPr>
                <w:b/>
              </w:rPr>
              <w:t>ОБРАЗОВАНИЯ «ГОРОД САРАТОВ»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3D5" w:rsidRPr="00F543D5" w:rsidRDefault="00F543D5" w:rsidP="00F543D5">
            <w:pPr>
              <w:jc w:val="right"/>
              <w:rPr>
                <w:b/>
              </w:rPr>
            </w:pPr>
            <w:r w:rsidRPr="00F543D5">
              <w:rPr>
                <w:b/>
              </w:rPr>
              <w:t>311 391,6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3D5" w:rsidRPr="00F543D5" w:rsidRDefault="00F543D5" w:rsidP="000A3178">
            <w:pPr>
              <w:jc w:val="right"/>
              <w:rPr>
                <w:b/>
              </w:rPr>
            </w:pPr>
            <w:r w:rsidRPr="00F543D5">
              <w:rPr>
                <w:b/>
              </w:rPr>
              <w:t>311 391,6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3D5" w:rsidRPr="00F543D5" w:rsidRDefault="00F543D5" w:rsidP="00F347DE">
            <w:pPr>
              <w:jc w:val="right"/>
              <w:rPr>
                <w:b/>
              </w:rPr>
            </w:pPr>
            <w:r w:rsidRPr="00F543D5">
              <w:rPr>
                <w:b/>
              </w:rPr>
              <w:t>100,0</w:t>
            </w:r>
          </w:p>
        </w:tc>
      </w:tr>
      <w:tr w:rsidR="00F543D5" w:rsidTr="00F543D5">
        <w:trPr>
          <w:cantSplit/>
          <w:trHeight w:val="575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3D5" w:rsidRPr="00F543D5" w:rsidRDefault="00F543D5" w:rsidP="00A63161">
            <w:pPr>
              <w:jc w:val="center"/>
            </w:pPr>
            <w:r w:rsidRPr="00F543D5">
              <w:t>5</w:t>
            </w:r>
            <w:r w:rsidR="00A63161">
              <w:t>5</w:t>
            </w:r>
          </w:p>
        </w:tc>
        <w:tc>
          <w:tcPr>
            <w:tcW w:w="9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3D5" w:rsidRPr="00F543D5" w:rsidRDefault="00F543D5" w:rsidP="00F543D5">
            <w:r w:rsidRPr="00F543D5">
              <w:t>Реконструкция сети газопотребления в теплогенераторной по адресу: г. Саратов, Фрунзенский район, ул. Новоузенская, 162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3D5" w:rsidRPr="00A67769" w:rsidRDefault="00F543D5" w:rsidP="00F543D5">
            <w:pPr>
              <w:jc w:val="right"/>
            </w:pPr>
            <w:r w:rsidRPr="00F543D5">
              <w:t>50,4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3D5" w:rsidRPr="00F347DE" w:rsidRDefault="00F543D5" w:rsidP="000A3178">
            <w:pPr>
              <w:jc w:val="right"/>
            </w:pPr>
            <w:r w:rsidRPr="00F543D5">
              <w:t>50,4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3D5" w:rsidRPr="00F347DE" w:rsidRDefault="00F543D5" w:rsidP="00F347DE">
            <w:pPr>
              <w:jc w:val="right"/>
            </w:pPr>
            <w:r>
              <w:t>100,0</w:t>
            </w:r>
          </w:p>
        </w:tc>
      </w:tr>
      <w:tr w:rsidR="00F543D5" w:rsidTr="00F543D5">
        <w:trPr>
          <w:cantSplit/>
          <w:trHeight w:val="575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3D5" w:rsidRPr="00F543D5" w:rsidRDefault="00F543D5" w:rsidP="00A63161">
            <w:pPr>
              <w:jc w:val="center"/>
            </w:pPr>
            <w:r w:rsidRPr="00F543D5">
              <w:t>5</w:t>
            </w:r>
            <w:r w:rsidR="00A63161">
              <w:t>6</w:t>
            </w:r>
          </w:p>
        </w:tc>
        <w:tc>
          <w:tcPr>
            <w:tcW w:w="9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3D5" w:rsidRPr="00F543D5" w:rsidRDefault="00F543D5" w:rsidP="00F543D5">
            <w:r w:rsidRPr="00F543D5">
              <w:t>Реконструкция имущественного комплекса МОУ «СОШ №77», расположенного по адресу: г. Саратов, ул. Новоузенская, д.143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3D5" w:rsidRPr="00A67769" w:rsidRDefault="00F543D5" w:rsidP="00F543D5">
            <w:pPr>
              <w:jc w:val="right"/>
            </w:pPr>
            <w:r w:rsidRPr="00F543D5">
              <w:t>311</w:t>
            </w:r>
            <w:r>
              <w:t xml:space="preserve"> </w:t>
            </w:r>
            <w:r w:rsidRPr="00F543D5">
              <w:t>341,2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3D5" w:rsidRPr="00F347DE" w:rsidRDefault="00F543D5" w:rsidP="000A3178">
            <w:pPr>
              <w:jc w:val="right"/>
            </w:pPr>
            <w:r w:rsidRPr="00F543D5">
              <w:t>311</w:t>
            </w:r>
            <w:r>
              <w:t xml:space="preserve"> </w:t>
            </w:r>
            <w:r w:rsidRPr="00F543D5">
              <w:t>341,2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3D5" w:rsidRPr="00F347DE" w:rsidRDefault="00F543D5" w:rsidP="00F347DE">
            <w:pPr>
              <w:jc w:val="right"/>
            </w:pPr>
            <w:r>
              <w:t>100,0</w:t>
            </w:r>
          </w:p>
        </w:tc>
      </w:tr>
      <w:tr w:rsidR="00A67769" w:rsidRPr="00532E0C" w:rsidTr="003A7E9E">
        <w:trPr>
          <w:cantSplit/>
        </w:trPr>
        <w:tc>
          <w:tcPr>
            <w:tcW w:w="10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769" w:rsidRDefault="00F543D5" w:rsidP="00F543D5">
            <w:pPr>
              <w:jc w:val="center"/>
            </w:pPr>
            <w:r w:rsidRPr="00F543D5">
              <w:rPr>
                <w:b/>
              </w:rPr>
              <w:t>ДЕПАРТАМЕНТ ГАГАРИНСКОГО АДМИНИСТРАТИВНОГО РАЙОНА МУНИЦИПАЛЬНОГО ОБРАЗОВАНИЯ «ГОРОД САРАТОВ»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7769" w:rsidRPr="00411B05" w:rsidRDefault="00A63161" w:rsidP="00F543D5">
            <w:pPr>
              <w:jc w:val="right"/>
              <w:rPr>
                <w:b/>
              </w:rPr>
            </w:pPr>
            <w:r w:rsidRPr="00A63161">
              <w:rPr>
                <w:b/>
                <w:color w:val="000000" w:themeColor="text1"/>
              </w:rPr>
              <w:t>206</w:t>
            </w:r>
            <w:r>
              <w:rPr>
                <w:b/>
                <w:color w:val="000000" w:themeColor="text1"/>
              </w:rPr>
              <w:t xml:space="preserve"> </w:t>
            </w:r>
            <w:r w:rsidRPr="00A63161">
              <w:rPr>
                <w:b/>
                <w:color w:val="000000" w:themeColor="text1"/>
              </w:rPr>
              <w:t>559,3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7769" w:rsidRPr="00D4561B" w:rsidRDefault="00A63161" w:rsidP="00F543D5">
            <w:pPr>
              <w:jc w:val="right"/>
              <w:rPr>
                <w:b/>
              </w:rPr>
            </w:pPr>
            <w:r w:rsidRPr="00A63161">
              <w:rPr>
                <w:b/>
              </w:rPr>
              <w:t>34</w:t>
            </w:r>
            <w:r>
              <w:rPr>
                <w:b/>
              </w:rPr>
              <w:t xml:space="preserve"> </w:t>
            </w:r>
            <w:r w:rsidRPr="00A63161">
              <w:rPr>
                <w:b/>
              </w:rPr>
              <w:t>637,2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7769" w:rsidRPr="0096058D" w:rsidRDefault="00A63161" w:rsidP="00A63161">
            <w:pPr>
              <w:jc w:val="right"/>
              <w:rPr>
                <w:b/>
              </w:rPr>
            </w:pPr>
            <w:r w:rsidRPr="00A63161">
              <w:rPr>
                <w:b/>
              </w:rPr>
              <w:t>16,</w:t>
            </w:r>
            <w:r>
              <w:rPr>
                <w:b/>
              </w:rPr>
              <w:t>8</w:t>
            </w:r>
          </w:p>
        </w:tc>
      </w:tr>
      <w:tr w:rsidR="00F543D5" w:rsidRPr="00532E0C" w:rsidTr="00F543D5">
        <w:trPr>
          <w:cantSplit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3D5" w:rsidRDefault="00F543D5" w:rsidP="00A63161">
            <w:pPr>
              <w:jc w:val="center"/>
            </w:pPr>
            <w:r>
              <w:t>5</w:t>
            </w:r>
            <w:r w:rsidR="00A63161">
              <w:t>7</w:t>
            </w:r>
          </w:p>
        </w:tc>
        <w:tc>
          <w:tcPr>
            <w:tcW w:w="9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3D5" w:rsidRPr="002871F3" w:rsidRDefault="00F543D5" w:rsidP="00F543D5">
            <w:pPr>
              <w:rPr>
                <w:color w:val="000000" w:themeColor="text1"/>
              </w:rPr>
            </w:pPr>
            <w:r w:rsidRPr="002871F3">
              <w:rPr>
                <w:color w:val="000000" w:themeColor="text1"/>
              </w:rPr>
              <w:t>Ледовая арена и бассейн в школе р.п. Соколовый (I этап - Ледовая арена) МО «Город Саратов»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3D5" w:rsidRPr="002871F3" w:rsidRDefault="00F543D5" w:rsidP="00F543D5">
            <w:pPr>
              <w:jc w:val="right"/>
              <w:rPr>
                <w:color w:val="000000" w:themeColor="text1"/>
              </w:rPr>
            </w:pPr>
            <w:r w:rsidRPr="002871F3">
              <w:rPr>
                <w:color w:val="000000" w:themeColor="text1"/>
              </w:rPr>
              <w:t>113 611,7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3D5" w:rsidRPr="0096058D" w:rsidRDefault="00F543D5" w:rsidP="00F543D5">
            <w:pPr>
              <w:jc w:val="right"/>
            </w:pPr>
            <w:r w:rsidRPr="00F543D5">
              <w:t>28</w:t>
            </w:r>
            <w:r>
              <w:t xml:space="preserve"> </w:t>
            </w:r>
            <w:r w:rsidRPr="00F543D5">
              <w:t>636,3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3D5" w:rsidRPr="0096058D" w:rsidRDefault="00F543D5" w:rsidP="00F543D5">
            <w:pPr>
              <w:jc w:val="right"/>
            </w:pPr>
            <w:r w:rsidRPr="00F543D5">
              <w:t>25,2</w:t>
            </w:r>
            <w:r>
              <w:t xml:space="preserve"> </w:t>
            </w:r>
          </w:p>
        </w:tc>
      </w:tr>
      <w:tr w:rsidR="00A63161" w:rsidRPr="00532E0C" w:rsidTr="00F543D5">
        <w:trPr>
          <w:cantSplit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161" w:rsidRDefault="00A63161" w:rsidP="00AE4B3B">
            <w:pPr>
              <w:jc w:val="center"/>
            </w:pPr>
            <w:r>
              <w:t>58</w:t>
            </w:r>
          </w:p>
        </w:tc>
        <w:tc>
          <w:tcPr>
            <w:tcW w:w="9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161" w:rsidRPr="002871F3" w:rsidRDefault="00A63161" w:rsidP="00F543D5">
            <w:pPr>
              <w:rPr>
                <w:color w:val="000000" w:themeColor="text1"/>
              </w:rPr>
            </w:pPr>
            <w:r w:rsidRPr="002871F3">
              <w:rPr>
                <w:color w:val="000000" w:themeColor="text1"/>
              </w:rPr>
              <w:t>Обеспечение водоснабжением поселка Дубки муниципального образования «Город Саратов» по улице Горной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161" w:rsidRPr="002871F3" w:rsidRDefault="00A63161" w:rsidP="00F543D5">
            <w:pPr>
              <w:jc w:val="right"/>
              <w:rPr>
                <w:color w:val="000000" w:themeColor="text1"/>
              </w:rPr>
            </w:pPr>
            <w:r w:rsidRPr="00A63161">
              <w:t>1 774,0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161" w:rsidRPr="0096058D" w:rsidRDefault="00A63161" w:rsidP="00F543D5">
            <w:pPr>
              <w:jc w:val="right"/>
            </w:pPr>
            <w:r w:rsidRPr="00F543D5">
              <w:t>1</w:t>
            </w:r>
            <w:r>
              <w:t xml:space="preserve"> </w:t>
            </w:r>
            <w:r w:rsidRPr="00F543D5">
              <w:t>760,9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161" w:rsidRPr="0096058D" w:rsidRDefault="00A63161" w:rsidP="00F543D5">
            <w:pPr>
              <w:jc w:val="right"/>
            </w:pPr>
            <w:r w:rsidRPr="00F543D5">
              <w:t>99,</w:t>
            </w:r>
            <w:r>
              <w:t>3</w:t>
            </w:r>
          </w:p>
        </w:tc>
      </w:tr>
      <w:tr w:rsidR="00A63161" w:rsidRPr="00532E0C" w:rsidTr="00F543D5">
        <w:trPr>
          <w:cantSplit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161" w:rsidRDefault="00A63161" w:rsidP="00AE4B3B">
            <w:pPr>
              <w:jc w:val="center"/>
            </w:pPr>
            <w:r>
              <w:t>59</w:t>
            </w:r>
          </w:p>
        </w:tc>
        <w:tc>
          <w:tcPr>
            <w:tcW w:w="9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161" w:rsidRPr="002871F3" w:rsidRDefault="00A63161" w:rsidP="00F543D5">
            <w:pPr>
              <w:rPr>
                <w:color w:val="000000" w:themeColor="text1"/>
              </w:rPr>
            </w:pPr>
            <w:r w:rsidRPr="002871F3">
              <w:rPr>
                <w:color w:val="000000" w:themeColor="text1"/>
              </w:rPr>
              <w:t>Реконструкция котельных №33 с. Рыбушка, №35 п. Сергиевский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161" w:rsidRPr="002871F3" w:rsidRDefault="00A63161" w:rsidP="00F543D5">
            <w:pPr>
              <w:jc w:val="right"/>
              <w:rPr>
                <w:color w:val="000000" w:themeColor="text1"/>
              </w:rPr>
            </w:pPr>
            <w:r w:rsidRPr="002871F3">
              <w:rPr>
                <w:color w:val="000000" w:themeColor="text1"/>
              </w:rPr>
              <w:t>600,0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161" w:rsidRPr="0096058D" w:rsidRDefault="00A63161" w:rsidP="00F543D5">
            <w:pPr>
              <w:jc w:val="right"/>
            </w:pPr>
            <w:r>
              <w:t>117,9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161" w:rsidRDefault="00A63161" w:rsidP="00F543D5">
            <w:pPr>
              <w:jc w:val="right"/>
            </w:pPr>
            <w:r>
              <w:t>19,7</w:t>
            </w:r>
          </w:p>
        </w:tc>
      </w:tr>
      <w:tr w:rsidR="00A63161" w:rsidRPr="00532E0C" w:rsidTr="00F543D5">
        <w:trPr>
          <w:cantSplit/>
          <w:trHeight w:val="295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161" w:rsidRDefault="00A63161" w:rsidP="00AE4B3B">
            <w:pPr>
              <w:jc w:val="center"/>
            </w:pPr>
            <w:r>
              <w:t>60</w:t>
            </w:r>
          </w:p>
        </w:tc>
        <w:tc>
          <w:tcPr>
            <w:tcW w:w="9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161" w:rsidRPr="002871F3" w:rsidRDefault="00A63161" w:rsidP="00F543D5">
            <w:pPr>
              <w:rPr>
                <w:color w:val="000000" w:themeColor="text1"/>
              </w:rPr>
            </w:pPr>
            <w:r w:rsidRPr="002871F3">
              <w:rPr>
                <w:color w:val="000000" w:themeColor="text1"/>
              </w:rPr>
              <w:t>Реконструкция систем газопотребления котельных, в т.ч. узлов учета газа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161" w:rsidRPr="002871F3" w:rsidRDefault="00A63161" w:rsidP="00F543D5">
            <w:pPr>
              <w:jc w:val="right"/>
              <w:rPr>
                <w:color w:val="000000" w:themeColor="text1"/>
              </w:rPr>
            </w:pPr>
            <w:r w:rsidRPr="002871F3">
              <w:rPr>
                <w:color w:val="000000" w:themeColor="text1"/>
              </w:rPr>
              <w:t>8 580,0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161" w:rsidRPr="0096058D" w:rsidRDefault="00A63161" w:rsidP="00F543D5">
            <w:pPr>
              <w:jc w:val="right"/>
            </w:pPr>
            <w:r w:rsidRPr="00F543D5">
              <w:t>2</w:t>
            </w:r>
            <w:r>
              <w:t xml:space="preserve"> </w:t>
            </w:r>
            <w:r w:rsidRPr="00F543D5">
              <w:t>773,5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161" w:rsidRDefault="00A63161" w:rsidP="00F543D5">
            <w:pPr>
              <w:jc w:val="right"/>
            </w:pPr>
            <w:r w:rsidRPr="00F543D5">
              <w:t>32,3</w:t>
            </w:r>
            <w:r>
              <w:t xml:space="preserve"> </w:t>
            </w:r>
          </w:p>
        </w:tc>
      </w:tr>
      <w:tr w:rsidR="00A63161" w:rsidRPr="00532E0C" w:rsidTr="00F543D5">
        <w:trPr>
          <w:cantSplit/>
          <w:trHeight w:val="275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161" w:rsidRDefault="00A63161" w:rsidP="00AE4B3B">
            <w:pPr>
              <w:jc w:val="center"/>
            </w:pPr>
            <w:r>
              <w:t>61</w:t>
            </w:r>
          </w:p>
        </w:tc>
        <w:tc>
          <w:tcPr>
            <w:tcW w:w="9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161" w:rsidRPr="002871F3" w:rsidRDefault="00A63161" w:rsidP="00F543D5">
            <w:pPr>
              <w:rPr>
                <w:color w:val="000000" w:themeColor="text1"/>
              </w:rPr>
            </w:pPr>
            <w:r w:rsidRPr="002871F3">
              <w:rPr>
                <w:color w:val="000000" w:themeColor="text1"/>
              </w:rPr>
              <w:t>Строительство системы водоснабжения по ул. Садовая в п. Дубки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161" w:rsidRPr="002871F3" w:rsidRDefault="00A63161" w:rsidP="00F543D5">
            <w:pPr>
              <w:jc w:val="right"/>
              <w:rPr>
                <w:color w:val="000000" w:themeColor="text1"/>
              </w:rPr>
            </w:pPr>
            <w:r w:rsidRPr="002871F3">
              <w:rPr>
                <w:color w:val="000000" w:themeColor="text1"/>
              </w:rPr>
              <w:t>315,0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161" w:rsidRPr="0096058D" w:rsidRDefault="00A63161" w:rsidP="00F543D5">
            <w:pPr>
              <w:jc w:val="right"/>
            </w:pPr>
            <w:r w:rsidRPr="00596848">
              <w:rPr>
                <w:color w:val="000000" w:themeColor="text1"/>
              </w:rPr>
              <w:t>315,0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161" w:rsidRDefault="00A63161" w:rsidP="00F543D5">
            <w:pPr>
              <w:jc w:val="right"/>
            </w:pPr>
            <w:r>
              <w:t>100,0</w:t>
            </w:r>
          </w:p>
        </w:tc>
      </w:tr>
      <w:tr w:rsidR="00A63161" w:rsidRPr="00532E0C" w:rsidTr="00F543D5">
        <w:trPr>
          <w:cantSplit/>
          <w:trHeight w:val="279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161" w:rsidRDefault="00A63161" w:rsidP="00AE4B3B">
            <w:pPr>
              <w:jc w:val="center"/>
            </w:pPr>
            <w:r>
              <w:t>62</w:t>
            </w:r>
          </w:p>
        </w:tc>
        <w:tc>
          <w:tcPr>
            <w:tcW w:w="9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161" w:rsidRPr="002871F3" w:rsidRDefault="00A63161" w:rsidP="00F543D5">
            <w:pPr>
              <w:rPr>
                <w:color w:val="000000" w:themeColor="text1"/>
              </w:rPr>
            </w:pPr>
            <w:r w:rsidRPr="002871F3">
              <w:rPr>
                <w:color w:val="000000" w:themeColor="text1"/>
              </w:rPr>
              <w:t>Техническое перевооружение котельной №19 в р.п. Красный текстильщик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161" w:rsidRPr="002871F3" w:rsidRDefault="00A63161" w:rsidP="00F543D5">
            <w:pPr>
              <w:jc w:val="right"/>
              <w:rPr>
                <w:color w:val="000000" w:themeColor="text1"/>
              </w:rPr>
            </w:pPr>
            <w:r w:rsidRPr="00F543D5">
              <w:rPr>
                <w:color w:val="000000" w:themeColor="text1"/>
              </w:rPr>
              <w:t>5</w:t>
            </w:r>
            <w:r>
              <w:rPr>
                <w:color w:val="000000" w:themeColor="text1"/>
              </w:rPr>
              <w:t xml:space="preserve"> </w:t>
            </w:r>
            <w:r w:rsidRPr="00F543D5">
              <w:rPr>
                <w:color w:val="000000" w:themeColor="text1"/>
              </w:rPr>
              <w:t>678,6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161" w:rsidRPr="0096058D" w:rsidRDefault="00A63161" w:rsidP="00F543D5">
            <w:pPr>
              <w:jc w:val="right"/>
            </w:pPr>
            <w:r w:rsidRPr="00F543D5">
              <w:t>1</w:t>
            </w:r>
            <w:r>
              <w:t xml:space="preserve"> </w:t>
            </w:r>
            <w:r w:rsidRPr="00F543D5">
              <w:t>033,6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161" w:rsidRDefault="00A63161" w:rsidP="00F543D5">
            <w:pPr>
              <w:jc w:val="right"/>
            </w:pPr>
            <w:r w:rsidRPr="00F543D5">
              <w:t>18,2</w:t>
            </w:r>
            <w:r>
              <w:t xml:space="preserve"> </w:t>
            </w:r>
          </w:p>
        </w:tc>
      </w:tr>
      <w:tr w:rsidR="00F543D5" w:rsidRPr="00532E0C" w:rsidTr="00F543D5">
        <w:trPr>
          <w:cantSplit/>
          <w:trHeight w:val="209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3D5" w:rsidRDefault="00F543D5" w:rsidP="00A63161">
            <w:pPr>
              <w:jc w:val="center"/>
            </w:pPr>
            <w:r>
              <w:t>6</w:t>
            </w:r>
            <w:r w:rsidR="00A63161">
              <w:t>3</w:t>
            </w:r>
          </w:p>
        </w:tc>
        <w:tc>
          <w:tcPr>
            <w:tcW w:w="9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3D5" w:rsidRPr="002871F3" w:rsidRDefault="00F543D5" w:rsidP="00F543D5">
            <w:pPr>
              <w:rPr>
                <w:color w:val="000000" w:themeColor="text1"/>
              </w:rPr>
            </w:pPr>
            <w:r w:rsidRPr="00F543D5">
              <w:rPr>
                <w:color w:val="000000" w:themeColor="text1"/>
              </w:rPr>
              <w:t>Бассейн в школе р.п. Соколовый МО «Город Саратов»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3D5" w:rsidRPr="002871F3" w:rsidRDefault="00A63161" w:rsidP="00F543D5">
            <w:pPr>
              <w:jc w:val="right"/>
              <w:rPr>
                <w:color w:val="000000" w:themeColor="text1"/>
              </w:rPr>
            </w:pPr>
            <w:r w:rsidRPr="00A63161">
              <w:rPr>
                <w:color w:val="000000" w:themeColor="text1"/>
              </w:rPr>
              <w:t>76 000,0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3D5" w:rsidRPr="0096058D" w:rsidRDefault="00F543D5" w:rsidP="00F543D5">
            <w:pPr>
              <w:jc w:val="right"/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3D5" w:rsidRDefault="00F543D5" w:rsidP="00F543D5">
            <w:pPr>
              <w:jc w:val="right"/>
            </w:pPr>
          </w:p>
        </w:tc>
      </w:tr>
      <w:tr w:rsidR="00411B05" w:rsidTr="003A7E9E">
        <w:trPr>
          <w:cantSplit/>
        </w:trPr>
        <w:tc>
          <w:tcPr>
            <w:tcW w:w="10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B05" w:rsidRPr="0096058D" w:rsidRDefault="00411B05" w:rsidP="00F543D5">
            <w:pPr>
              <w:jc w:val="center"/>
              <w:rPr>
                <w:b/>
                <w:i/>
              </w:rPr>
            </w:pPr>
            <w:r w:rsidRPr="0096058D">
              <w:rPr>
                <w:b/>
                <w:i/>
              </w:rPr>
              <w:t>Всего по разделу: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1B05" w:rsidRPr="00411B05" w:rsidRDefault="005F65DD" w:rsidP="00F543D5">
            <w:pPr>
              <w:jc w:val="right"/>
              <w:rPr>
                <w:b/>
                <w:i/>
              </w:rPr>
            </w:pPr>
            <w:r w:rsidRPr="005F65DD">
              <w:rPr>
                <w:b/>
                <w:i/>
              </w:rPr>
              <w:t>5</w:t>
            </w:r>
            <w:r>
              <w:rPr>
                <w:b/>
                <w:i/>
              </w:rPr>
              <w:t> </w:t>
            </w:r>
            <w:r w:rsidRPr="005F65DD">
              <w:rPr>
                <w:b/>
                <w:i/>
              </w:rPr>
              <w:t>838</w:t>
            </w:r>
            <w:r>
              <w:rPr>
                <w:b/>
                <w:i/>
              </w:rPr>
              <w:t xml:space="preserve"> </w:t>
            </w:r>
            <w:r w:rsidRPr="005F65DD">
              <w:rPr>
                <w:b/>
                <w:i/>
              </w:rPr>
              <w:t>012,1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1B05" w:rsidRPr="00411B05" w:rsidRDefault="001F53C7" w:rsidP="00A507A7">
            <w:pPr>
              <w:jc w:val="right"/>
              <w:rPr>
                <w:b/>
                <w:i/>
              </w:rPr>
            </w:pPr>
            <w:r w:rsidRPr="001F53C7">
              <w:rPr>
                <w:b/>
                <w:i/>
              </w:rPr>
              <w:t>2</w:t>
            </w:r>
            <w:r>
              <w:rPr>
                <w:b/>
                <w:i/>
              </w:rPr>
              <w:t> </w:t>
            </w:r>
            <w:r w:rsidRPr="001F53C7">
              <w:rPr>
                <w:b/>
                <w:i/>
              </w:rPr>
              <w:t>950</w:t>
            </w:r>
            <w:r>
              <w:rPr>
                <w:b/>
                <w:i/>
              </w:rPr>
              <w:t xml:space="preserve"> </w:t>
            </w:r>
            <w:r w:rsidRPr="001F53C7">
              <w:rPr>
                <w:b/>
                <w:i/>
              </w:rPr>
              <w:t>303,1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B05" w:rsidRPr="00411B05" w:rsidRDefault="001F53C7" w:rsidP="001F53C7">
            <w:pPr>
              <w:jc w:val="right"/>
              <w:rPr>
                <w:b/>
                <w:i/>
              </w:rPr>
            </w:pPr>
            <w:r>
              <w:rPr>
                <w:b/>
                <w:i/>
              </w:rPr>
              <w:t>50</w:t>
            </w:r>
            <w:r w:rsidR="000B4761">
              <w:rPr>
                <w:b/>
                <w:i/>
              </w:rPr>
              <w:t>,</w:t>
            </w:r>
            <w:r>
              <w:rPr>
                <w:b/>
                <w:i/>
              </w:rPr>
              <w:t>5</w:t>
            </w:r>
          </w:p>
        </w:tc>
      </w:tr>
      <w:tr w:rsidR="009B2896" w:rsidTr="003A7E9E">
        <w:trPr>
          <w:cantSplit/>
        </w:trPr>
        <w:tc>
          <w:tcPr>
            <w:tcW w:w="148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896" w:rsidRPr="0096058D" w:rsidRDefault="009B2896" w:rsidP="00F543D5">
            <w:pPr>
              <w:jc w:val="center"/>
              <w:rPr>
                <w:b/>
                <w:i/>
              </w:rPr>
            </w:pPr>
            <w:r w:rsidRPr="0096058D">
              <w:rPr>
                <w:b/>
                <w:i/>
              </w:rPr>
              <w:t>Раздел II. Перечень объектов недвижимого имущества, приобретаемого в муниципальную собственность</w:t>
            </w:r>
          </w:p>
        </w:tc>
      </w:tr>
      <w:tr w:rsidR="00D4561B" w:rsidTr="0068253E">
        <w:trPr>
          <w:cantSplit/>
          <w:trHeight w:val="208"/>
        </w:trPr>
        <w:tc>
          <w:tcPr>
            <w:tcW w:w="10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61B" w:rsidRPr="0096058D" w:rsidRDefault="00D4561B" w:rsidP="00F543D5">
            <w:pPr>
              <w:jc w:val="center"/>
              <w:rPr>
                <w:b/>
              </w:rPr>
            </w:pPr>
            <w:r w:rsidRPr="0096058D">
              <w:rPr>
                <w:b/>
              </w:rPr>
              <w:t>КОМИТЕТ ПО УПРАВЛЕНИЮ ИМУЩЕСТВОМ ГОРОДА САРАТОВА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4561B" w:rsidRPr="00411B05" w:rsidRDefault="00411B05" w:rsidP="00F543D5">
            <w:pPr>
              <w:jc w:val="right"/>
              <w:rPr>
                <w:b/>
              </w:rPr>
            </w:pPr>
            <w:r w:rsidRPr="00411B05">
              <w:rPr>
                <w:b/>
                <w:color w:val="000000" w:themeColor="text1"/>
              </w:rPr>
              <w:t>23 575,1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4561B" w:rsidRPr="00D4561B" w:rsidRDefault="00046C6E" w:rsidP="00F543D5">
            <w:pPr>
              <w:jc w:val="right"/>
              <w:rPr>
                <w:b/>
              </w:rPr>
            </w:pPr>
            <w:r w:rsidRPr="00046C6E">
              <w:rPr>
                <w:b/>
              </w:rPr>
              <w:t>21</w:t>
            </w:r>
            <w:r>
              <w:rPr>
                <w:b/>
              </w:rPr>
              <w:t> </w:t>
            </w:r>
            <w:r w:rsidRPr="00046C6E">
              <w:rPr>
                <w:b/>
              </w:rPr>
              <w:t>236</w:t>
            </w:r>
            <w:r>
              <w:rPr>
                <w:b/>
              </w:rPr>
              <w:t>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61B" w:rsidRPr="0096058D" w:rsidRDefault="00046C6E" w:rsidP="00046C6E">
            <w:pPr>
              <w:jc w:val="right"/>
              <w:rPr>
                <w:b/>
              </w:rPr>
            </w:pPr>
            <w:r w:rsidRPr="00046C6E">
              <w:rPr>
                <w:b/>
              </w:rPr>
              <w:t>90,</w:t>
            </w:r>
            <w:r>
              <w:rPr>
                <w:b/>
              </w:rPr>
              <w:t>1</w:t>
            </w:r>
          </w:p>
        </w:tc>
      </w:tr>
      <w:tr w:rsidR="00411B05" w:rsidTr="00F543D5">
        <w:trPr>
          <w:cantSplit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B05" w:rsidRPr="0096058D" w:rsidRDefault="00411B05" w:rsidP="00F543D5">
            <w:pPr>
              <w:jc w:val="center"/>
            </w:pPr>
            <w:r w:rsidRPr="0096058D">
              <w:t>1</w:t>
            </w:r>
          </w:p>
        </w:tc>
        <w:tc>
          <w:tcPr>
            <w:tcW w:w="9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B05" w:rsidRPr="007C74BB" w:rsidRDefault="00411B05" w:rsidP="00F543D5">
            <w:pPr>
              <w:rPr>
                <w:color w:val="000000" w:themeColor="text1"/>
              </w:rPr>
            </w:pPr>
            <w:r w:rsidRPr="007C74BB">
              <w:rPr>
                <w:color w:val="000000" w:themeColor="text1"/>
              </w:rPr>
              <w:t>Приобретение (купля-продажа, участие в долевом строительстве) жилых помещений для исполнения решений судов в рамках  ведомственной целевой программы «Приобретение жилых помещений для исполнения решений судов»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B05" w:rsidRPr="007C74BB" w:rsidRDefault="00411B05" w:rsidP="00F543D5">
            <w:pPr>
              <w:jc w:val="right"/>
              <w:rPr>
                <w:color w:val="000000" w:themeColor="text1"/>
              </w:rPr>
            </w:pPr>
            <w:r w:rsidRPr="007C74BB">
              <w:rPr>
                <w:color w:val="000000" w:themeColor="text1"/>
              </w:rPr>
              <w:t>16 412,9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B05" w:rsidRPr="00041A95" w:rsidRDefault="000A3178" w:rsidP="000A3178">
            <w:pPr>
              <w:jc w:val="right"/>
            </w:pPr>
            <w:r>
              <w:t>16 408,6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B05" w:rsidRPr="0096058D" w:rsidRDefault="000B4761" w:rsidP="00F543D5">
            <w:pPr>
              <w:jc w:val="right"/>
            </w:pPr>
            <w:r>
              <w:t>99,9</w:t>
            </w:r>
          </w:p>
        </w:tc>
      </w:tr>
      <w:tr w:rsidR="00411B05" w:rsidTr="00F543D5">
        <w:trPr>
          <w:cantSplit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B05" w:rsidRPr="0096058D" w:rsidRDefault="00411B05" w:rsidP="00F543D5">
            <w:pPr>
              <w:jc w:val="center"/>
            </w:pPr>
            <w:r>
              <w:t>2</w:t>
            </w:r>
          </w:p>
        </w:tc>
        <w:tc>
          <w:tcPr>
            <w:tcW w:w="9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B05" w:rsidRPr="007C74BB" w:rsidRDefault="00411B05" w:rsidP="00F543D5">
            <w:pPr>
              <w:rPr>
                <w:color w:val="000000" w:themeColor="text1"/>
              </w:rPr>
            </w:pPr>
            <w:r w:rsidRPr="007C74BB">
              <w:rPr>
                <w:color w:val="000000" w:themeColor="text1"/>
              </w:rPr>
              <w:t>Приобретение жилых помещений в целях переселения граждан из жилых помещений, расположенных в объектах подлежащих изъятию в районе Славянской площади муниципального образования «Город Саратов»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B05" w:rsidRPr="007C74BB" w:rsidRDefault="00411B05" w:rsidP="00F543D5">
            <w:pPr>
              <w:jc w:val="right"/>
              <w:rPr>
                <w:color w:val="000000" w:themeColor="text1"/>
              </w:rPr>
            </w:pPr>
            <w:r w:rsidRPr="007C74BB">
              <w:rPr>
                <w:color w:val="000000" w:themeColor="text1"/>
              </w:rPr>
              <w:t>7 162,2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B05" w:rsidRPr="00041A95" w:rsidRDefault="00046C6E" w:rsidP="00F543D5">
            <w:pPr>
              <w:jc w:val="right"/>
            </w:pPr>
            <w:r w:rsidRPr="00046C6E">
              <w:t>4</w:t>
            </w:r>
            <w:r>
              <w:t xml:space="preserve"> </w:t>
            </w:r>
            <w:r w:rsidRPr="00046C6E">
              <w:t>827,4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B05" w:rsidRPr="0096058D" w:rsidRDefault="00046C6E" w:rsidP="00046C6E">
            <w:pPr>
              <w:jc w:val="right"/>
            </w:pPr>
            <w:r w:rsidRPr="00046C6E">
              <w:t>67,4</w:t>
            </w:r>
            <w:r>
              <w:t xml:space="preserve"> </w:t>
            </w:r>
          </w:p>
        </w:tc>
      </w:tr>
      <w:tr w:rsidR="00D4561B" w:rsidTr="003A7E9E">
        <w:trPr>
          <w:cantSplit/>
        </w:trPr>
        <w:tc>
          <w:tcPr>
            <w:tcW w:w="10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61B" w:rsidRPr="00D4561B" w:rsidRDefault="00D4561B" w:rsidP="00F543D5">
            <w:pPr>
              <w:jc w:val="center"/>
              <w:rPr>
                <w:b/>
              </w:rPr>
            </w:pPr>
            <w:r w:rsidRPr="00D4561B">
              <w:rPr>
                <w:b/>
              </w:rPr>
              <w:lastRenderedPageBreak/>
              <w:t>КОМИТЕТ ПО СТРОИТЕЛЬСТВУ И ИНЖЕНЕРНОЙ ЗАЩИТЕ АДМИНИСТРАЦИИ МУНИЦИПАЛЬНОГО ОБРАЗОВАНИЯ «ГОРОД САРАТОВ»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4561B" w:rsidRPr="00411B05" w:rsidRDefault="005F65DD" w:rsidP="00F543D5">
            <w:pPr>
              <w:jc w:val="right"/>
              <w:rPr>
                <w:b/>
              </w:rPr>
            </w:pPr>
            <w:r w:rsidRPr="005F65DD">
              <w:rPr>
                <w:b/>
                <w:color w:val="000000" w:themeColor="text1"/>
              </w:rPr>
              <w:t>3 115 377,3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4561B" w:rsidRPr="00D4561B" w:rsidRDefault="005F65DD" w:rsidP="00F543D5">
            <w:pPr>
              <w:jc w:val="right"/>
              <w:rPr>
                <w:b/>
              </w:rPr>
            </w:pPr>
            <w:r w:rsidRPr="005F65DD">
              <w:rPr>
                <w:b/>
              </w:rPr>
              <w:t>914 692,3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61B" w:rsidRPr="0096058D" w:rsidRDefault="005F65DD" w:rsidP="005F65DD">
            <w:pPr>
              <w:jc w:val="right"/>
              <w:rPr>
                <w:b/>
              </w:rPr>
            </w:pPr>
            <w:r w:rsidRPr="005F65DD">
              <w:rPr>
                <w:b/>
              </w:rPr>
              <w:t>29,</w:t>
            </w:r>
            <w:r>
              <w:rPr>
                <w:b/>
              </w:rPr>
              <w:t>4</w:t>
            </w:r>
          </w:p>
        </w:tc>
      </w:tr>
      <w:tr w:rsidR="00411B05" w:rsidTr="00F543D5">
        <w:trPr>
          <w:cantSplit/>
          <w:trHeight w:val="724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B05" w:rsidRPr="0096058D" w:rsidRDefault="00411B05" w:rsidP="00F543D5">
            <w:pPr>
              <w:jc w:val="center"/>
            </w:pPr>
            <w:r>
              <w:t>3</w:t>
            </w:r>
          </w:p>
        </w:tc>
        <w:tc>
          <w:tcPr>
            <w:tcW w:w="9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B05" w:rsidRPr="00596848" w:rsidRDefault="00411B05" w:rsidP="00F543D5">
            <w:pPr>
              <w:rPr>
                <w:color w:val="000000" w:themeColor="text1"/>
              </w:rPr>
            </w:pPr>
            <w:r w:rsidRPr="00596848">
              <w:rPr>
                <w:color w:val="000000" w:themeColor="text1"/>
              </w:rPr>
              <w:t>Приобретение жилых помещений в многоквартирных домах, строительство в рамках ведомственной целевой программы «Переселение граждан из аварийного жилищного фонда в 2019-2025 годах»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B05" w:rsidRPr="00596848" w:rsidRDefault="005F65DD" w:rsidP="00F543D5">
            <w:pPr>
              <w:jc w:val="right"/>
              <w:rPr>
                <w:color w:val="000000" w:themeColor="text1"/>
              </w:rPr>
            </w:pPr>
            <w:r w:rsidRPr="005F65DD">
              <w:rPr>
                <w:color w:val="000000" w:themeColor="text1"/>
              </w:rPr>
              <w:t>415</w:t>
            </w:r>
            <w:r>
              <w:rPr>
                <w:color w:val="000000" w:themeColor="text1"/>
              </w:rPr>
              <w:t xml:space="preserve"> </w:t>
            </w:r>
            <w:r w:rsidRPr="005F65DD">
              <w:rPr>
                <w:color w:val="000000" w:themeColor="text1"/>
              </w:rPr>
              <w:t>897,1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B05" w:rsidRPr="00041A95" w:rsidRDefault="002871F3" w:rsidP="00F543D5">
            <w:pPr>
              <w:jc w:val="right"/>
            </w:pPr>
            <w:r>
              <w:t>23 072,4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B05" w:rsidRPr="0096058D" w:rsidRDefault="000B4761" w:rsidP="00F543D5">
            <w:pPr>
              <w:jc w:val="right"/>
            </w:pPr>
            <w:r>
              <w:t>5,5</w:t>
            </w:r>
          </w:p>
        </w:tc>
      </w:tr>
      <w:tr w:rsidR="00411B05" w:rsidTr="00F543D5">
        <w:trPr>
          <w:cantSplit/>
          <w:trHeight w:val="829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B05" w:rsidRDefault="00411B05" w:rsidP="00F543D5">
            <w:pPr>
              <w:jc w:val="center"/>
            </w:pPr>
            <w:r>
              <w:t>4</w:t>
            </w:r>
          </w:p>
        </w:tc>
        <w:tc>
          <w:tcPr>
            <w:tcW w:w="9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B05" w:rsidRPr="007C74BB" w:rsidRDefault="00411B05" w:rsidP="00F543D5">
            <w:pPr>
              <w:rPr>
                <w:color w:val="000000" w:themeColor="text1"/>
              </w:rPr>
            </w:pPr>
            <w:r w:rsidRPr="007C74BB">
              <w:rPr>
                <w:color w:val="000000" w:themeColor="text1"/>
              </w:rPr>
              <w:t>Приобретение жилых помещений в многоквартирных домах, строительство в рамках ведомственной целевой программы «Переселение граждан из аварийного жилищного фонда в 2019-2025 годах» (погашение кредиторской задолженности)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B05" w:rsidRPr="007C74BB" w:rsidRDefault="00411B05" w:rsidP="00F543D5">
            <w:pPr>
              <w:jc w:val="right"/>
              <w:rPr>
                <w:color w:val="000000" w:themeColor="text1"/>
              </w:rPr>
            </w:pPr>
            <w:r w:rsidRPr="007C74BB">
              <w:rPr>
                <w:color w:val="000000" w:themeColor="text1"/>
              </w:rPr>
              <w:t>135,1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B05" w:rsidRPr="0096322D" w:rsidRDefault="005F65DD" w:rsidP="00F543D5">
            <w:pPr>
              <w:jc w:val="right"/>
            </w:pPr>
            <w:r w:rsidRPr="007C74BB">
              <w:rPr>
                <w:color w:val="000000" w:themeColor="text1"/>
              </w:rPr>
              <w:t>135,1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B05" w:rsidRDefault="005F65DD" w:rsidP="00F543D5">
            <w:pPr>
              <w:jc w:val="right"/>
            </w:pPr>
            <w:r>
              <w:t>100,0</w:t>
            </w:r>
          </w:p>
        </w:tc>
      </w:tr>
      <w:tr w:rsidR="00411B05" w:rsidTr="00F543D5">
        <w:trPr>
          <w:cantSplit/>
          <w:trHeight w:val="830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B05" w:rsidRDefault="00411B05" w:rsidP="00F543D5">
            <w:pPr>
              <w:jc w:val="center"/>
            </w:pPr>
            <w:r>
              <w:t>5</w:t>
            </w:r>
          </w:p>
        </w:tc>
        <w:tc>
          <w:tcPr>
            <w:tcW w:w="9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B05" w:rsidRPr="007C74BB" w:rsidRDefault="00411B05" w:rsidP="00F543D5">
            <w:pPr>
              <w:rPr>
                <w:color w:val="000000" w:themeColor="text1"/>
              </w:rPr>
            </w:pPr>
            <w:r w:rsidRPr="007C74BB">
              <w:rPr>
                <w:color w:val="000000" w:themeColor="text1"/>
              </w:rPr>
              <w:t>Приобретение жилых помещений в многоквартирных домах, строительство в рамках ведомственной целевой программы «Переселение граждан из аварийного жилищного фонда в 2022-2026 годах»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B05" w:rsidRPr="007C74BB" w:rsidRDefault="005F65DD" w:rsidP="00F543D5">
            <w:pPr>
              <w:jc w:val="right"/>
              <w:rPr>
                <w:color w:val="000000" w:themeColor="text1"/>
              </w:rPr>
            </w:pPr>
            <w:r w:rsidRPr="005F65DD">
              <w:rPr>
                <w:color w:val="000000" w:themeColor="text1"/>
              </w:rPr>
              <w:t>2</w:t>
            </w:r>
            <w:r>
              <w:rPr>
                <w:color w:val="000000" w:themeColor="text1"/>
              </w:rPr>
              <w:t> </w:t>
            </w:r>
            <w:r w:rsidRPr="005F65DD">
              <w:rPr>
                <w:color w:val="000000" w:themeColor="text1"/>
              </w:rPr>
              <w:t>699</w:t>
            </w:r>
            <w:r>
              <w:rPr>
                <w:color w:val="000000" w:themeColor="text1"/>
              </w:rPr>
              <w:t xml:space="preserve"> </w:t>
            </w:r>
            <w:r w:rsidRPr="005F65DD">
              <w:rPr>
                <w:color w:val="000000" w:themeColor="text1"/>
              </w:rPr>
              <w:t>345,1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B05" w:rsidRPr="0096322D" w:rsidRDefault="005F65DD" w:rsidP="00F543D5">
            <w:pPr>
              <w:jc w:val="right"/>
            </w:pPr>
            <w:r w:rsidRPr="005F65DD">
              <w:t>891</w:t>
            </w:r>
            <w:r>
              <w:t xml:space="preserve"> </w:t>
            </w:r>
            <w:r w:rsidRPr="005F65DD">
              <w:t>484,8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B05" w:rsidRDefault="005F65DD" w:rsidP="005F65DD">
            <w:pPr>
              <w:jc w:val="right"/>
            </w:pPr>
            <w:r w:rsidRPr="005F65DD">
              <w:t>33,0</w:t>
            </w:r>
            <w:r>
              <w:t xml:space="preserve"> </w:t>
            </w:r>
          </w:p>
        </w:tc>
      </w:tr>
      <w:tr w:rsidR="00411B05" w:rsidTr="003A7E9E">
        <w:trPr>
          <w:cantSplit/>
        </w:trPr>
        <w:tc>
          <w:tcPr>
            <w:tcW w:w="10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B05" w:rsidRPr="0096058D" w:rsidRDefault="00411B05" w:rsidP="00F543D5">
            <w:pPr>
              <w:jc w:val="center"/>
              <w:rPr>
                <w:b/>
                <w:i/>
              </w:rPr>
            </w:pPr>
            <w:r w:rsidRPr="0096058D">
              <w:rPr>
                <w:b/>
                <w:i/>
              </w:rPr>
              <w:t>Всего по разделу: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1B05" w:rsidRPr="00411B05" w:rsidRDefault="001F53C7" w:rsidP="00F543D5">
            <w:pPr>
              <w:jc w:val="right"/>
              <w:rPr>
                <w:b/>
                <w:i/>
              </w:rPr>
            </w:pPr>
            <w:r w:rsidRPr="001F53C7">
              <w:rPr>
                <w:b/>
                <w:i/>
              </w:rPr>
              <w:t>3</w:t>
            </w:r>
            <w:r>
              <w:rPr>
                <w:b/>
                <w:i/>
              </w:rPr>
              <w:t> </w:t>
            </w:r>
            <w:r w:rsidRPr="001F53C7">
              <w:rPr>
                <w:b/>
                <w:i/>
              </w:rPr>
              <w:t>138</w:t>
            </w:r>
            <w:r>
              <w:rPr>
                <w:b/>
                <w:i/>
              </w:rPr>
              <w:t xml:space="preserve"> </w:t>
            </w:r>
            <w:r w:rsidRPr="001F53C7">
              <w:rPr>
                <w:b/>
                <w:i/>
              </w:rPr>
              <w:t>952,4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1B05" w:rsidRPr="00D4561B" w:rsidRDefault="001F53C7" w:rsidP="00F543D5">
            <w:pPr>
              <w:jc w:val="right"/>
              <w:rPr>
                <w:b/>
                <w:i/>
              </w:rPr>
            </w:pPr>
            <w:r w:rsidRPr="001F53C7">
              <w:rPr>
                <w:b/>
                <w:i/>
              </w:rPr>
              <w:t>935</w:t>
            </w:r>
            <w:r>
              <w:rPr>
                <w:b/>
                <w:i/>
              </w:rPr>
              <w:t xml:space="preserve"> </w:t>
            </w:r>
            <w:r w:rsidRPr="001F53C7">
              <w:rPr>
                <w:b/>
                <w:i/>
              </w:rPr>
              <w:t>928,3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B05" w:rsidRPr="0096058D" w:rsidRDefault="001F53C7" w:rsidP="001F53C7">
            <w:pPr>
              <w:jc w:val="right"/>
              <w:rPr>
                <w:b/>
                <w:i/>
              </w:rPr>
            </w:pPr>
            <w:r w:rsidRPr="001F53C7">
              <w:rPr>
                <w:b/>
                <w:i/>
              </w:rPr>
              <w:t>29,8</w:t>
            </w:r>
            <w:r>
              <w:rPr>
                <w:b/>
                <w:i/>
              </w:rPr>
              <w:t xml:space="preserve"> </w:t>
            </w:r>
          </w:p>
        </w:tc>
      </w:tr>
      <w:tr w:rsidR="00411B05" w:rsidTr="003A7E9E">
        <w:trPr>
          <w:cantSplit/>
        </w:trPr>
        <w:tc>
          <w:tcPr>
            <w:tcW w:w="1017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B05" w:rsidRPr="0096058D" w:rsidRDefault="00411B05" w:rsidP="00F543D5">
            <w:pPr>
              <w:jc w:val="center"/>
              <w:rPr>
                <w:b/>
              </w:rPr>
            </w:pPr>
            <w:r w:rsidRPr="0096058D">
              <w:rPr>
                <w:b/>
              </w:rPr>
              <w:t>Итого по Перечню: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B05" w:rsidRPr="00E94016" w:rsidRDefault="001F53C7" w:rsidP="00F543D5">
            <w:pPr>
              <w:jc w:val="right"/>
              <w:rPr>
                <w:b/>
                <w:bCs/>
              </w:rPr>
            </w:pPr>
            <w:r w:rsidRPr="001F53C7">
              <w:rPr>
                <w:b/>
                <w:bCs/>
              </w:rPr>
              <w:t>8</w:t>
            </w:r>
            <w:r>
              <w:rPr>
                <w:b/>
                <w:bCs/>
              </w:rPr>
              <w:t xml:space="preserve"> </w:t>
            </w:r>
            <w:r w:rsidRPr="001F53C7">
              <w:rPr>
                <w:b/>
                <w:bCs/>
              </w:rPr>
              <w:t>976</w:t>
            </w:r>
            <w:r>
              <w:rPr>
                <w:b/>
                <w:bCs/>
              </w:rPr>
              <w:t xml:space="preserve"> </w:t>
            </w:r>
            <w:r w:rsidRPr="001F53C7">
              <w:rPr>
                <w:b/>
                <w:bCs/>
              </w:rPr>
              <w:t>964,5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B05" w:rsidRPr="00041A95" w:rsidRDefault="001F53C7" w:rsidP="00A507A7">
            <w:pPr>
              <w:jc w:val="right"/>
              <w:rPr>
                <w:b/>
                <w:bCs/>
              </w:rPr>
            </w:pPr>
            <w:r w:rsidRPr="001F53C7">
              <w:rPr>
                <w:b/>
                <w:bCs/>
              </w:rPr>
              <w:t>3</w:t>
            </w:r>
            <w:r>
              <w:rPr>
                <w:b/>
                <w:bCs/>
              </w:rPr>
              <w:t> </w:t>
            </w:r>
            <w:r w:rsidRPr="001F53C7">
              <w:rPr>
                <w:b/>
                <w:bCs/>
              </w:rPr>
              <w:t>886</w:t>
            </w:r>
            <w:r>
              <w:rPr>
                <w:b/>
                <w:bCs/>
              </w:rPr>
              <w:t xml:space="preserve"> </w:t>
            </w:r>
            <w:r w:rsidRPr="001F53C7">
              <w:rPr>
                <w:b/>
                <w:bCs/>
              </w:rPr>
              <w:t>231,4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B05" w:rsidRPr="0096058D" w:rsidRDefault="001F53C7" w:rsidP="001F53C7">
            <w:pPr>
              <w:jc w:val="right"/>
              <w:rPr>
                <w:b/>
                <w:bCs/>
              </w:rPr>
            </w:pPr>
            <w:r w:rsidRPr="001F53C7">
              <w:rPr>
                <w:b/>
                <w:bCs/>
              </w:rPr>
              <w:t>43,</w:t>
            </w:r>
            <w:r>
              <w:rPr>
                <w:b/>
                <w:bCs/>
              </w:rPr>
              <w:t>3</w:t>
            </w:r>
          </w:p>
        </w:tc>
      </w:tr>
      <w:tr w:rsidR="00411B05" w:rsidTr="00F543D5">
        <w:trPr>
          <w:cantSplit/>
        </w:trPr>
        <w:tc>
          <w:tcPr>
            <w:tcW w:w="11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B05" w:rsidRDefault="00411B05" w:rsidP="00F543D5"/>
        </w:tc>
        <w:tc>
          <w:tcPr>
            <w:tcW w:w="8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B05" w:rsidRDefault="00411B05" w:rsidP="00F543D5"/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B05" w:rsidRDefault="00411B05" w:rsidP="00F543D5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B05" w:rsidRDefault="00411B05" w:rsidP="00F543D5"/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B05" w:rsidRDefault="00411B05" w:rsidP="00F543D5"/>
        </w:tc>
      </w:tr>
      <w:tr w:rsidR="00411B05" w:rsidTr="00F543D5">
        <w:trPr>
          <w:cantSplit/>
        </w:trPr>
        <w:tc>
          <w:tcPr>
            <w:tcW w:w="11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B05" w:rsidRDefault="00411B05" w:rsidP="00F543D5"/>
        </w:tc>
        <w:tc>
          <w:tcPr>
            <w:tcW w:w="8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B05" w:rsidRDefault="00411B05" w:rsidP="00F543D5"/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B05" w:rsidRDefault="00411B05" w:rsidP="00F543D5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B05" w:rsidRDefault="00411B05" w:rsidP="00F543D5"/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B05" w:rsidRDefault="00411B05" w:rsidP="00F543D5"/>
        </w:tc>
      </w:tr>
      <w:tr w:rsidR="00411B05" w:rsidTr="003A7E9E">
        <w:trPr>
          <w:cantSplit/>
        </w:trPr>
        <w:tc>
          <w:tcPr>
            <w:tcW w:w="101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B05" w:rsidRDefault="00411B05" w:rsidP="00F543D5"/>
          <w:p w:rsidR="0068253E" w:rsidRDefault="0068253E" w:rsidP="00F543D5"/>
          <w:p w:rsidR="00411B05" w:rsidRDefault="00411B05" w:rsidP="00F543D5">
            <w:r>
              <w:t>Председатель комитета по финансам администрации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B05" w:rsidRDefault="00411B05" w:rsidP="00F543D5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B05" w:rsidRDefault="00411B05" w:rsidP="00F543D5"/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B05" w:rsidRDefault="00411B05" w:rsidP="00F543D5"/>
        </w:tc>
      </w:tr>
      <w:tr w:rsidR="00411B05" w:rsidTr="003A7E9E">
        <w:trPr>
          <w:cantSplit/>
        </w:trPr>
        <w:tc>
          <w:tcPr>
            <w:tcW w:w="101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B05" w:rsidRDefault="00411B05" w:rsidP="00F543D5">
            <w:r>
              <w:t>муниципального образования «Город Саратов»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B05" w:rsidRDefault="00411B05" w:rsidP="00F543D5"/>
        </w:tc>
        <w:tc>
          <w:tcPr>
            <w:tcW w:w="2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B05" w:rsidRDefault="00411B05" w:rsidP="00F543D5">
            <w:pPr>
              <w:jc w:val="right"/>
            </w:pPr>
            <w:r>
              <w:t>А.С. Струков</w:t>
            </w:r>
          </w:p>
        </w:tc>
      </w:tr>
    </w:tbl>
    <w:p w:rsidR="00EB15A1" w:rsidRPr="00377200" w:rsidRDefault="00EB15A1" w:rsidP="00EB15A1"/>
    <w:p w:rsidR="00E2598B" w:rsidRPr="00EB15A1" w:rsidRDefault="00E2598B" w:rsidP="00EB15A1"/>
    <w:sectPr w:rsidR="00E2598B" w:rsidRPr="00EB15A1" w:rsidSect="000C0AAF">
      <w:headerReference w:type="even" r:id="rId8"/>
      <w:headerReference w:type="default" r:id="rId9"/>
      <w:pgSz w:w="16838" w:h="11906" w:orient="landscape"/>
      <w:pgMar w:top="1134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D4F9F" w:rsidRDefault="00BD4F9F" w:rsidP="00EB15A1">
      <w:r>
        <w:separator/>
      </w:r>
    </w:p>
  </w:endnote>
  <w:endnote w:type="continuationSeparator" w:id="1">
    <w:p w:rsidR="00BD4F9F" w:rsidRDefault="00BD4F9F" w:rsidP="00EB15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D4F9F" w:rsidRDefault="00BD4F9F" w:rsidP="00EB15A1">
      <w:r>
        <w:separator/>
      </w:r>
    </w:p>
  </w:footnote>
  <w:footnote w:type="continuationSeparator" w:id="1">
    <w:p w:rsidR="00BD4F9F" w:rsidRDefault="00BD4F9F" w:rsidP="00EB15A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43D5" w:rsidRDefault="00172B72" w:rsidP="00F543D5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543D5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F543D5" w:rsidRDefault="00F543D5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43D5" w:rsidRDefault="00172B72" w:rsidP="00F543D5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543D5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28406E">
      <w:rPr>
        <w:rStyle w:val="a7"/>
        <w:noProof/>
      </w:rPr>
      <w:t>5</w:t>
    </w:r>
    <w:r>
      <w:rPr>
        <w:rStyle w:val="a7"/>
      </w:rPr>
      <w:fldChar w:fldCharType="end"/>
    </w:r>
  </w:p>
  <w:p w:rsidR="00F543D5" w:rsidRDefault="00F543D5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CA4E6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9746B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8FAA6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716CD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1A657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FC812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006CF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BD895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81607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FD0F4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attachedTemplate r:id="rId1"/>
  <w:defaultTabStop w:val="708"/>
  <w:drawingGridHorizontalSpacing w:val="120"/>
  <w:displayHorizontalDrawingGridEvery w:val="2"/>
  <w:characterSpacingControl w:val="doNotCompress"/>
  <w:hdrShapeDefaults>
    <o:shapedefaults v:ext="edit" spidmax="18434"/>
  </w:hdrShapeDefaults>
  <w:footnotePr>
    <w:footnote w:id="0"/>
    <w:footnote w:id="1"/>
  </w:footnotePr>
  <w:endnotePr>
    <w:endnote w:id="0"/>
    <w:endnote w:id="1"/>
  </w:endnotePr>
  <w:compat/>
  <w:rsids>
    <w:rsidRoot w:val="00EB15A1"/>
    <w:rsid w:val="00001C24"/>
    <w:rsid w:val="00002942"/>
    <w:rsid w:val="000316EA"/>
    <w:rsid w:val="00046C6E"/>
    <w:rsid w:val="00076946"/>
    <w:rsid w:val="0008464E"/>
    <w:rsid w:val="000A3178"/>
    <w:rsid w:val="000B4761"/>
    <w:rsid w:val="000C0AAF"/>
    <w:rsid w:val="000C2718"/>
    <w:rsid w:val="00106656"/>
    <w:rsid w:val="00113DB2"/>
    <w:rsid w:val="001359C2"/>
    <w:rsid w:val="001467A0"/>
    <w:rsid w:val="00172B72"/>
    <w:rsid w:val="001A2560"/>
    <w:rsid w:val="001C2C12"/>
    <w:rsid w:val="001F53C7"/>
    <w:rsid w:val="00205033"/>
    <w:rsid w:val="00232A85"/>
    <w:rsid w:val="002418D4"/>
    <w:rsid w:val="00253B49"/>
    <w:rsid w:val="002562B9"/>
    <w:rsid w:val="0027677B"/>
    <w:rsid w:val="0028406E"/>
    <w:rsid w:val="002871F3"/>
    <w:rsid w:val="002C3F39"/>
    <w:rsid w:val="002C4099"/>
    <w:rsid w:val="002D18D0"/>
    <w:rsid w:val="00306513"/>
    <w:rsid w:val="00310C9D"/>
    <w:rsid w:val="003272D3"/>
    <w:rsid w:val="003403DA"/>
    <w:rsid w:val="003459A1"/>
    <w:rsid w:val="00382332"/>
    <w:rsid w:val="00392966"/>
    <w:rsid w:val="003A7E9E"/>
    <w:rsid w:val="003B0300"/>
    <w:rsid w:val="003B2D60"/>
    <w:rsid w:val="00401C0C"/>
    <w:rsid w:val="004027A6"/>
    <w:rsid w:val="00404E69"/>
    <w:rsid w:val="00411B05"/>
    <w:rsid w:val="0042650C"/>
    <w:rsid w:val="004C7B72"/>
    <w:rsid w:val="004E0DC5"/>
    <w:rsid w:val="004F444A"/>
    <w:rsid w:val="00510309"/>
    <w:rsid w:val="00532E0C"/>
    <w:rsid w:val="00534946"/>
    <w:rsid w:val="00540FF5"/>
    <w:rsid w:val="005527DB"/>
    <w:rsid w:val="005663F2"/>
    <w:rsid w:val="00585E98"/>
    <w:rsid w:val="00586EDD"/>
    <w:rsid w:val="0059091D"/>
    <w:rsid w:val="00597668"/>
    <w:rsid w:val="005A25ED"/>
    <w:rsid w:val="005B4354"/>
    <w:rsid w:val="005F65DD"/>
    <w:rsid w:val="00603887"/>
    <w:rsid w:val="0064025C"/>
    <w:rsid w:val="006406EF"/>
    <w:rsid w:val="00643FF5"/>
    <w:rsid w:val="006808C6"/>
    <w:rsid w:val="0068253E"/>
    <w:rsid w:val="00683425"/>
    <w:rsid w:val="00695E6A"/>
    <w:rsid w:val="006D6463"/>
    <w:rsid w:val="006F2758"/>
    <w:rsid w:val="006F2A35"/>
    <w:rsid w:val="00703FFF"/>
    <w:rsid w:val="007205B7"/>
    <w:rsid w:val="007575DF"/>
    <w:rsid w:val="007E3401"/>
    <w:rsid w:val="0080092E"/>
    <w:rsid w:val="00865D03"/>
    <w:rsid w:val="00890F8C"/>
    <w:rsid w:val="0089522A"/>
    <w:rsid w:val="008B66F0"/>
    <w:rsid w:val="008D7D75"/>
    <w:rsid w:val="009039DE"/>
    <w:rsid w:val="00956C3A"/>
    <w:rsid w:val="0096058D"/>
    <w:rsid w:val="00967EC7"/>
    <w:rsid w:val="009761FB"/>
    <w:rsid w:val="009B2896"/>
    <w:rsid w:val="009C0B9A"/>
    <w:rsid w:val="009C45FA"/>
    <w:rsid w:val="009D4509"/>
    <w:rsid w:val="009E6544"/>
    <w:rsid w:val="00A10047"/>
    <w:rsid w:val="00A23CA3"/>
    <w:rsid w:val="00A24CAF"/>
    <w:rsid w:val="00A36898"/>
    <w:rsid w:val="00A45518"/>
    <w:rsid w:val="00A507A7"/>
    <w:rsid w:val="00A63161"/>
    <w:rsid w:val="00A67769"/>
    <w:rsid w:val="00A71171"/>
    <w:rsid w:val="00A8776F"/>
    <w:rsid w:val="00AB29A9"/>
    <w:rsid w:val="00B22AED"/>
    <w:rsid w:val="00B912FD"/>
    <w:rsid w:val="00BA1E00"/>
    <w:rsid w:val="00BA2364"/>
    <w:rsid w:val="00BD4F9F"/>
    <w:rsid w:val="00C33CEA"/>
    <w:rsid w:val="00C468EC"/>
    <w:rsid w:val="00C8096A"/>
    <w:rsid w:val="00C847FD"/>
    <w:rsid w:val="00C93709"/>
    <w:rsid w:val="00D032A3"/>
    <w:rsid w:val="00D234F0"/>
    <w:rsid w:val="00D24B6C"/>
    <w:rsid w:val="00D4561B"/>
    <w:rsid w:val="00D46C1C"/>
    <w:rsid w:val="00D573F4"/>
    <w:rsid w:val="00D64A54"/>
    <w:rsid w:val="00D96AEB"/>
    <w:rsid w:val="00DE22BB"/>
    <w:rsid w:val="00DF54A6"/>
    <w:rsid w:val="00E2598B"/>
    <w:rsid w:val="00E6755B"/>
    <w:rsid w:val="00E90D0C"/>
    <w:rsid w:val="00E926F1"/>
    <w:rsid w:val="00EB15A1"/>
    <w:rsid w:val="00EB23D9"/>
    <w:rsid w:val="00ED2F21"/>
    <w:rsid w:val="00ED4DE4"/>
    <w:rsid w:val="00F05084"/>
    <w:rsid w:val="00F347DE"/>
    <w:rsid w:val="00F3707E"/>
    <w:rsid w:val="00F543D5"/>
    <w:rsid w:val="00F6400A"/>
    <w:rsid w:val="00F94876"/>
    <w:rsid w:val="00FA23F6"/>
    <w:rsid w:val="00FD6167"/>
    <w:rsid w:val="00FE4F9F"/>
    <w:rsid w:val="00FE512A"/>
    <w:rsid w:val="00FF2D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6400A"/>
  </w:style>
  <w:style w:type="paragraph" w:styleId="1">
    <w:name w:val="heading 1"/>
    <w:basedOn w:val="a"/>
    <w:link w:val="10"/>
    <w:uiPriority w:val="9"/>
    <w:qFormat/>
    <w:rsid w:val="00411B05"/>
    <w:pPr>
      <w:spacing w:before="100" w:beforeAutospacing="1" w:after="100" w:afterAutospacing="1"/>
      <w:outlineLvl w:val="0"/>
    </w:pPr>
    <w:rPr>
      <w:rFonts w:eastAsia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EB15A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B15A1"/>
  </w:style>
  <w:style w:type="paragraph" w:styleId="a5">
    <w:name w:val="footer"/>
    <w:basedOn w:val="a"/>
    <w:link w:val="a6"/>
    <w:uiPriority w:val="99"/>
    <w:semiHidden/>
    <w:unhideWhenUsed/>
    <w:rsid w:val="00EB15A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B15A1"/>
  </w:style>
  <w:style w:type="character" w:styleId="a7">
    <w:name w:val="page number"/>
    <w:basedOn w:val="a0"/>
    <w:uiPriority w:val="99"/>
    <w:semiHidden/>
    <w:unhideWhenUsed/>
    <w:rsid w:val="00EB15A1"/>
  </w:style>
  <w:style w:type="paragraph" w:styleId="a8">
    <w:name w:val="Balloon Text"/>
    <w:basedOn w:val="a"/>
    <w:link w:val="a9"/>
    <w:uiPriority w:val="99"/>
    <w:semiHidden/>
    <w:unhideWhenUsed/>
    <w:rsid w:val="003A7E9E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A7E9E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411B05"/>
    <w:rPr>
      <w:rFonts w:eastAsia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509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2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9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63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8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2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mkinYV\AppData\Local\Temp\Planning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1B2463-320E-41EE-AC16-47107069A1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PlanningNormal</Template>
  <TotalTime>6</TotalTime>
  <Pages>5</Pages>
  <Words>1518</Words>
  <Characters>8659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simkinYV</dc:creator>
  <cp:lastModifiedBy>MnacakanynAM</cp:lastModifiedBy>
  <cp:revision>5</cp:revision>
  <cp:lastPrinted>2022-04-20T08:15:00Z</cp:lastPrinted>
  <dcterms:created xsi:type="dcterms:W3CDTF">2023-10-09T13:53:00Z</dcterms:created>
  <dcterms:modified xsi:type="dcterms:W3CDTF">2023-10-16T08:05:00Z</dcterms:modified>
</cp:coreProperties>
</file>